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8930A0" w14:textId="79C2FFF6" w:rsidR="00AE7F0F" w:rsidRPr="00B96AD3" w:rsidRDefault="0002266D" w:rsidP="00B96AD3">
      <w:pPr>
        <w:tabs>
          <w:tab w:val="right" w:pos="9637"/>
        </w:tabs>
        <w:spacing w:before="120" w:after="120"/>
        <w:jc w:val="right"/>
        <w:rPr>
          <w:rFonts w:ascii="Times New Roman" w:hAnsi="Times New Roman" w:cs="Times New Roman"/>
          <w:szCs w:val="22"/>
        </w:rPr>
      </w:pPr>
      <w:r w:rsidRPr="0002266D">
        <w:rPr>
          <w:rFonts w:ascii="Times New Roman" w:hAnsi="Times New Roman" w:cs="Times New Roman"/>
          <w:szCs w:val="22"/>
        </w:rPr>
        <w:t xml:space="preserve">Gdańsk, dnia </w:t>
      </w:r>
      <w:r w:rsidR="00CD1A5A">
        <w:rPr>
          <w:rFonts w:ascii="Times New Roman" w:hAnsi="Times New Roman" w:cs="Times New Roman"/>
          <w:szCs w:val="22"/>
        </w:rPr>
        <w:t xml:space="preserve">12 </w:t>
      </w:r>
      <w:r w:rsidR="005822D9">
        <w:rPr>
          <w:rFonts w:ascii="Times New Roman" w:hAnsi="Times New Roman" w:cs="Times New Roman"/>
          <w:szCs w:val="22"/>
        </w:rPr>
        <w:t>styczn</w:t>
      </w:r>
      <w:r w:rsidR="00D00A61">
        <w:rPr>
          <w:rFonts w:ascii="Times New Roman" w:hAnsi="Times New Roman" w:cs="Times New Roman"/>
          <w:szCs w:val="22"/>
        </w:rPr>
        <w:t>ia</w:t>
      </w:r>
      <w:r w:rsidRPr="0002266D">
        <w:rPr>
          <w:rFonts w:ascii="Times New Roman" w:hAnsi="Times New Roman" w:cs="Times New Roman"/>
          <w:szCs w:val="22"/>
        </w:rPr>
        <w:t xml:space="preserve"> 202</w:t>
      </w:r>
      <w:r w:rsidR="00CD1A5A">
        <w:rPr>
          <w:rFonts w:ascii="Times New Roman" w:hAnsi="Times New Roman" w:cs="Times New Roman"/>
          <w:szCs w:val="22"/>
        </w:rPr>
        <w:t xml:space="preserve">6 </w:t>
      </w:r>
      <w:r w:rsidRPr="0002266D">
        <w:rPr>
          <w:rFonts w:ascii="Times New Roman" w:hAnsi="Times New Roman" w:cs="Times New Roman"/>
          <w:szCs w:val="22"/>
        </w:rPr>
        <w:t>r.</w:t>
      </w:r>
    </w:p>
    <w:p w14:paraId="570B724E" w14:textId="507787D8" w:rsidR="00A11D90" w:rsidRPr="00A11D90" w:rsidRDefault="00287891" w:rsidP="000919A1">
      <w:pPr>
        <w:spacing w:before="120" w:after="120"/>
        <w:jc w:val="center"/>
        <w:rPr>
          <w:rFonts w:ascii="Times New Roman" w:hAnsi="Times New Roman" w:cs="Times New Roman"/>
          <w:b/>
          <w:szCs w:val="22"/>
        </w:rPr>
      </w:pPr>
      <w:r>
        <w:rPr>
          <w:rFonts w:ascii="Times New Roman" w:hAnsi="Times New Roman" w:cs="Times New Roman"/>
          <w:b/>
          <w:szCs w:val="22"/>
        </w:rPr>
        <w:t xml:space="preserve">Odpowiedzi na pytania </w:t>
      </w:r>
      <w:r w:rsidR="003C5D02">
        <w:rPr>
          <w:rFonts w:ascii="Times New Roman" w:hAnsi="Times New Roman" w:cs="Times New Roman"/>
          <w:b/>
          <w:szCs w:val="22"/>
        </w:rPr>
        <w:t xml:space="preserve">zadane </w:t>
      </w:r>
      <w:r>
        <w:rPr>
          <w:rFonts w:ascii="Times New Roman" w:hAnsi="Times New Roman" w:cs="Times New Roman"/>
          <w:b/>
          <w:szCs w:val="22"/>
        </w:rPr>
        <w:t>do Przetargu nr 11/DH/2025</w:t>
      </w:r>
    </w:p>
    <w:p w14:paraId="0710518F" w14:textId="3EDB18EB" w:rsidR="0002266D" w:rsidRPr="0002266D" w:rsidRDefault="0002266D" w:rsidP="00DD1B2E">
      <w:pPr>
        <w:spacing w:before="120" w:after="120"/>
        <w:rPr>
          <w:rFonts w:ascii="Times New Roman" w:hAnsi="Times New Roman" w:cs="Times New Roman"/>
          <w:szCs w:val="22"/>
        </w:rPr>
      </w:pPr>
      <w:r w:rsidRPr="0002266D">
        <w:rPr>
          <w:rFonts w:ascii="Times New Roman" w:hAnsi="Times New Roman" w:cs="Times New Roman"/>
          <w:szCs w:val="22"/>
        </w:rPr>
        <w:t>Szanown</w:t>
      </w:r>
      <w:r w:rsidR="007A2F72">
        <w:rPr>
          <w:rFonts w:ascii="Times New Roman" w:hAnsi="Times New Roman" w:cs="Times New Roman"/>
          <w:szCs w:val="22"/>
        </w:rPr>
        <w:t>i</w:t>
      </w:r>
      <w:r w:rsidRPr="0002266D">
        <w:rPr>
          <w:rFonts w:ascii="Times New Roman" w:hAnsi="Times New Roman" w:cs="Times New Roman"/>
          <w:szCs w:val="22"/>
        </w:rPr>
        <w:t xml:space="preserve"> Pa</w:t>
      </w:r>
      <w:r w:rsidR="007A2F72">
        <w:rPr>
          <w:rFonts w:ascii="Times New Roman" w:hAnsi="Times New Roman" w:cs="Times New Roman"/>
          <w:szCs w:val="22"/>
        </w:rPr>
        <w:t>ństwo</w:t>
      </w:r>
      <w:r w:rsidRPr="0002266D">
        <w:rPr>
          <w:rFonts w:ascii="Times New Roman" w:hAnsi="Times New Roman" w:cs="Times New Roman"/>
          <w:szCs w:val="22"/>
        </w:rPr>
        <w:t>,</w:t>
      </w:r>
    </w:p>
    <w:p w14:paraId="30FF61C0" w14:textId="3E5B9D88" w:rsidR="0002266D" w:rsidRDefault="00287891" w:rsidP="00906602">
      <w:pPr>
        <w:spacing w:before="120" w:after="120"/>
        <w:jc w:val="both"/>
        <w:rPr>
          <w:rFonts w:ascii="Times New Roman" w:hAnsi="Times New Roman" w:cs="Times New Roman"/>
          <w:szCs w:val="22"/>
        </w:rPr>
      </w:pPr>
      <w:bookmarkStart w:id="0" w:name="_Hlk161046107"/>
      <w:r>
        <w:rPr>
          <w:rFonts w:ascii="Times New Roman" w:hAnsi="Times New Roman" w:cs="Times New Roman"/>
          <w:szCs w:val="22"/>
        </w:rPr>
        <w:t xml:space="preserve">Zarząd Morskiego Portu Gdańsk </w:t>
      </w:r>
      <w:r w:rsidR="0002266D" w:rsidRPr="0002266D">
        <w:rPr>
          <w:rFonts w:ascii="Times New Roman" w:hAnsi="Times New Roman" w:cs="Times New Roman"/>
          <w:szCs w:val="22"/>
        </w:rPr>
        <w:t>S.A. z siedzibą w Gdańsku</w:t>
      </w:r>
      <w:r>
        <w:rPr>
          <w:rFonts w:ascii="Times New Roman" w:hAnsi="Times New Roman" w:cs="Times New Roman"/>
          <w:szCs w:val="22"/>
        </w:rPr>
        <w:t xml:space="preserve"> </w:t>
      </w:r>
      <w:r w:rsidR="00DD1B2E">
        <w:rPr>
          <w:rFonts w:ascii="Times New Roman" w:hAnsi="Times New Roman" w:cs="Times New Roman"/>
          <w:szCs w:val="22"/>
        </w:rPr>
        <w:t xml:space="preserve">(dalej ZMPG S.A.) </w:t>
      </w:r>
      <w:r>
        <w:rPr>
          <w:rFonts w:ascii="Times New Roman" w:hAnsi="Times New Roman" w:cs="Times New Roman"/>
          <w:szCs w:val="22"/>
        </w:rPr>
        <w:t xml:space="preserve">działając zgodnie z § 2.III.4 Dokumentacji udziela odpowiedzi na zadane w dniu </w:t>
      </w:r>
      <w:r w:rsidR="003E1DE8">
        <w:rPr>
          <w:rFonts w:ascii="Times New Roman" w:hAnsi="Times New Roman" w:cs="Times New Roman"/>
          <w:szCs w:val="22"/>
        </w:rPr>
        <w:t>21</w:t>
      </w:r>
      <w:r>
        <w:rPr>
          <w:rFonts w:ascii="Times New Roman" w:hAnsi="Times New Roman" w:cs="Times New Roman"/>
          <w:szCs w:val="22"/>
        </w:rPr>
        <w:t xml:space="preserve"> grudnia 2025 r. pytani</w:t>
      </w:r>
      <w:r w:rsidR="005822D9">
        <w:rPr>
          <w:rFonts w:ascii="Times New Roman" w:hAnsi="Times New Roman" w:cs="Times New Roman"/>
          <w:szCs w:val="22"/>
        </w:rPr>
        <w:t>e</w:t>
      </w:r>
      <w:r>
        <w:rPr>
          <w:rFonts w:ascii="Times New Roman" w:hAnsi="Times New Roman" w:cs="Times New Roman"/>
          <w:szCs w:val="22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51"/>
        <w:gridCol w:w="3839"/>
        <w:gridCol w:w="5804"/>
      </w:tblGrid>
      <w:tr w:rsidR="008B41AD" w14:paraId="73BB4CAF" w14:textId="77777777" w:rsidTr="00F91924">
        <w:tc>
          <w:tcPr>
            <w:tcW w:w="551" w:type="dxa"/>
          </w:tcPr>
          <w:p w14:paraId="1913BD20" w14:textId="5C619279" w:rsidR="00EB1EE2" w:rsidRDefault="00EB1EE2" w:rsidP="005233F2">
            <w:pPr>
              <w:spacing w:before="120" w:after="120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Lp.</w:t>
            </w:r>
          </w:p>
        </w:tc>
        <w:tc>
          <w:tcPr>
            <w:tcW w:w="3839" w:type="dxa"/>
          </w:tcPr>
          <w:p w14:paraId="254B38F6" w14:textId="610F89CF" w:rsidR="00EB1EE2" w:rsidRDefault="00EB1EE2" w:rsidP="00DD1B2E">
            <w:pPr>
              <w:spacing w:before="120" w:after="120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Treść pytania:</w:t>
            </w:r>
          </w:p>
        </w:tc>
        <w:tc>
          <w:tcPr>
            <w:tcW w:w="5804" w:type="dxa"/>
          </w:tcPr>
          <w:p w14:paraId="51D50205" w14:textId="73E44B2D" w:rsidR="00EB1EE2" w:rsidRDefault="00EB1EE2" w:rsidP="00DD1B2E">
            <w:pPr>
              <w:spacing w:before="120" w:after="120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Odpowiedź ZMPG S.A.:</w:t>
            </w:r>
          </w:p>
        </w:tc>
      </w:tr>
      <w:tr w:rsidR="008B41AD" w14:paraId="09C73F4D" w14:textId="77777777" w:rsidTr="00A34764">
        <w:tc>
          <w:tcPr>
            <w:tcW w:w="551" w:type="dxa"/>
          </w:tcPr>
          <w:p w14:paraId="7379D1BA" w14:textId="5F285012" w:rsidR="00EB1EE2" w:rsidRDefault="00EB1EE2" w:rsidP="00DD1B2E">
            <w:pPr>
              <w:spacing w:before="120" w:after="120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3839" w:type="dxa"/>
          </w:tcPr>
          <w:p w14:paraId="236FCC07" w14:textId="393A9C52" w:rsidR="00EB1EE2" w:rsidRPr="008B41AD" w:rsidRDefault="005822D9" w:rsidP="00906602">
            <w:pPr>
              <w:pStyle w:val="Akapitzlist"/>
              <w:spacing w:before="120" w:after="12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bookmarkStart w:id="1" w:name="_Hlk217289606"/>
            <w:r w:rsidRPr="005822D9">
              <w:rPr>
                <w:rFonts w:ascii="Times New Roman" w:hAnsi="Times New Roman" w:cs="Times New Roman"/>
                <w:bCs/>
                <w:i/>
                <w:iCs/>
              </w:rPr>
              <w:t>„(…) na jakiej podstawie ZMPG może wynajmować teren w latach 2034-2036? Czy to jest błąd w dokumentacji przetargowej, czy jednak dzierżawa tej powierzchni będzie obowiązywała na 8 lat?”</w:t>
            </w:r>
            <w:bookmarkEnd w:id="1"/>
          </w:p>
        </w:tc>
        <w:tc>
          <w:tcPr>
            <w:tcW w:w="5804" w:type="dxa"/>
          </w:tcPr>
          <w:p w14:paraId="086FCAE2" w14:textId="77777777" w:rsidR="00CD1A5A" w:rsidRDefault="005822D9" w:rsidP="00CD1A5A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</w:rPr>
              <w:t>P</w:t>
            </w:r>
            <w:r w:rsidRPr="005822D9">
              <w:rPr>
                <w:rFonts w:ascii="Times New Roman" w:hAnsi="Times New Roman" w:cs="Times New Roman"/>
                <w:szCs w:val="22"/>
              </w:rPr>
              <w:t xml:space="preserve">odstawą prawną użytkowania przedmiotowej części Nieruchomości przez </w:t>
            </w:r>
            <w:r>
              <w:rPr>
                <w:rFonts w:ascii="Times New Roman" w:hAnsi="Times New Roman" w:cs="Times New Roman"/>
                <w:szCs w:val="22"/>
              </w:rPr>
              <w:t>ZMPG S.A. jest</w:t>
            </w:r>
            <w:r w:rsidRPr="005822D9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5822D9">
              <w:rPr>
                <w:rFonts w:ascii="Times New Roman" w:eastAsia="Calibri" w:hAnsi="Times New Roman" w:cs="Times New Roman"/>
                <w:szCs w:val="22"/>
                <w:lang w:eastAsia="en-US"/>
              </w:rPr>
              <w:t xml:space="preserve">umowa użytkowania </w:t>
            </w:r>
            <w:r w:rsidR="00CD1A5A">
              <w:rPr>
                <w:rFonts w:ascii="Times New Roman" w:eastAsia="Calibri" w:hAnsi="Times New Roman" w:cs="Times New Roman"/>
                <w:szCs w:val="22"/>
                <w:lang w:eastAsia="en-US"/>
              </w:rPr>
              <w:br/>
            </w:r>
            <w:r w:rsidRPr="005822D9">
              <w:rPr>
                <w:rFonts w:ascii="Times New Roman" w:eastAsia="Calibri" w:hAnsi="Times New Roman" w:cs="Times New Roman"/>
                <w:szCs w:val="22"/>
                <w:lang w:eastAsia="en-US"/>
              </w:rPr>
              <w:t>nr INZ3.233.107.2021.MM zawarta</w:t>
            </w:r>
            <w:r w:rsidRPr="005822D9" w:rsidDel="009B7681">
              <w:rPr>
                <w:rFonts w:ascii="Times New Roman" w:eastAsia="Calibri" w:hAnsi="Times New Roman" w:cs="Times New Roman"/>
                <w:szCs w:val="22"/>
                <w:lang w:eastAsia="en-US"/>
              </w:rPr>
              <w:t xml:space="preserve"> </w:t>
            </w:r>
            <w:r w:rsidRPr="005822D9">
              <w:rPr>
                <w:rFonts w:ascii="Times New Roman" w:eastAsia="Calibri" w:hAnsi="Times New Roman" w:cs="Times New Roman"/>
                <w:szCs w:val="22"/>
                <w:lang w:eastAsia="en-US"/>
              </w:rPr>
              <w:t>z Dyrektorem Urzędu Morskiego w Gdyni, działającym wyłącznie i na rzecz Skarbu Państwa, na czas oznaczony 10 (dziesięciu) lat, począwszy od dnia 15 września 2021 r.</w:t>
            </w: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 xml:space="preserve"> w związku z czym Umowa w tym zakresie zostanie zawarta na czas oznaczony do dnia </w:t>
            </w:r>
            <w:r w:rsidR="00CD1A5A">
              <w:rPr>
                <w:rFonts w:ascii="Times New Roman" w:eastAsia="Calibri" w:hAnsi="Times New Roman" w:cs="Times New Roman"/>
                <w:szCs w:val="22"/>
                <w:lang w:eastAsia="en-US"/>
              </w:rPr>
              <w:br/>
            </w: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15 września 2031 r. pod warunkiem</w:t>
            </w:r>
            <w:r w:rsidRPr="005822D9">
              <w:rPr>
                <w:rFonts w:ascii="Times New Roman" w:eastAsia="Calibri" w:hAnsi="Times New Roman" w:cs="Times New Roman"/>
                <w:bCs/>
                <w:szCs w:val="22"/>
                <w:lang w:eastAsia="en-US"/>
              </w:rPr>
              <w:t xml:space="preserve"> uzyskania</w:t>
            </w:r>
            <w:r w:rsidRPr="005822D9">
              <w:rPr>
                <w:rFonts w:ascii="Times New Roman" w:eastAsia="Calibri" w:hAnsi="Times New Roman" w:cs="Times New Roman"/>
                <w:szCs w:val="22"/>
                <w:lang w:eastAsia="en-US"/>
              </w:rPr>
              <w:t xml:space="preserve"> zgody Dyrektora Urzędu Morskiego w Gdyni na oddanie w najem przedmiotowej części Nieruchomości przyszłemu Najemcy</w:t>
            </w: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 xml:space="preserve">. </w:t>
            </w:r>
          </w:p>
          <w:p w14:paraId="27A27444" w14:textId="43C70808" w:rsidR="00CD1A5A" w:rsidRDefault="005822D9" w:rsidP="00CD1A5A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ascii="Times New Roman" w:hAnsi="Times New Roman" w:cs="Times New Roman"/>
                <w:szCs w:val="22"/>
              </w:rPr>
            </w:pPr>
            <w:r w:rsidRPr="005822D9">
              <w:rPr>
                <w:rFonts w:ascii="Times New Roman" w:eastAsia="Calibri" w:hAnsi="Times New Roman" w:cs="Times New Roman"/>
                <w:szCs w:val="22"/>
                <w:lang w:eastAsia="en-US"/>
              </w:rPr>
              <w:t xml:space="preserve">W przypadku nieuzyskania przez </w:t>
            </w:r>
            <w:r w:rsidR="00906602">
              <w:rPr>
                <w:rFonts w:ascii="Times New Roman" w:eastAsia="Calibri" w:hAnsi="Times New Roman" w:cs="Times New Roman"/>
                <w:szCs w:val="22"/>
                <w:lang w:eastAsia="en-US"/>
              </w:rPr>
              <w:t>ZMPG S.A.</w:t>
            </w:r>
            <w:r w:rsidRPr="005822D9">
              <w:rPr>
                <w:rFonts w:ascii="Times New Roman" w:eastAsia="Calibri" w:hAnsi="Times New Roman" w:cs="Times New Roman"/>
                <w:szCs w:val="22"/>
                <w:lang w:eastAsia="en-US"/>
              </w:rPr>
              <w:t xml:space="preserve"> powyższej zgody, umowa przedwstępna w zakresie zobowiązania do oddania </w:t>
            </w:r>
            <w:r w:rsidR="00CD1A5A">
              <w:rPr>
                <w:rFonts w:ascii="Times New Roman" w:eastAsia="Calibri" w:hAnsi="Times New Roman" w:cs="Times New Roman"/>
                <w:szCs w:val="22"/>
                <w:lang w:eastAsia="en-US"/>
              </w:rPr>
              <w:br/>
            </w:r>
            <w:r w:rsidRPr="005822D9">
              <w:rPr>
                <w:rFonts w:ascii="Times New Roman" w:eastAsia="Calibri" w:hAnsi="Times New Roman" w:cs="Times New Roman"/>
                <w:szCs w:val="22"/>
                <w:lang w:eastAsia="en-US"/>
              </w:rPr>
              <w:t>w najem części Nieruchomości o powierzchni 262,00 m</w:t>
            </w:r>
            <w:r w:rsidRPr="005822D9">
              <w:rPr>
                <w:rFonts w:ascii="Times New Roman" w:eastAsia="Calibri" w:hAnsi="Times New Roman" w:cs="Times New Roman"/>
                <w:szCs w:val="22"/>
                <w:vertAlign w:val="superscript"/>
                <w:lang w:eastAsia="en-US"/>
              </w:rPr>
              <w:t>2</w:t>
            </w:r>
            <w:r w:rsidRPr="005822D9">
              <w:rPr>
                <w:rFonts w:ascii="Times New Roman" w:eastAsia="Calibri" w:hAnsi="Times New Roman" w:cs="Times New Roman"/>
                <w:szCs w:val="22"/>
                <w:lang w:eastAsia="en-US"/>
              </w:rPr>
              <w:t xml:space="preserve"> położonej na działce nr 83 w obrębie 69 wygaśnie bez konieczności składania jakiegokolwiek oświadczenia przez którąkolwiek ze Stron</w:t>
            </w:r>
            <w:r w:rsidR="00906602">
              <w:rPr>
                <w:rFonts w:ascii="Times New Roman" w:eastAsia="Calibri" w:hAnsi="Times New Roman" w:cs="Times New Roman"/>
                <w:szCs w:val="22"/>
                <w:lang w:eastAsia="en-US"/>
              </w:rPr>
              <w:t>.</w:t>
            </w:r>
            <w:r w:rsidR="00CD1A5A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  <w:p w14:paraId="6A97ADC3" w14:textId="78D36678" w:rsidR="00CD1A5A" w:rsidRDefault="00CD1A5A" w:rsidP="00CD1A5A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Na skutek wprowadzonych powyż</w:t>
            </w:r>
            <w:r w:rsidR="005606C6">
              <w:rPr>
                <w:rFonts w:ascii="Times New Roman" w:hAnsi="Times New Roman" w:cs="Times New Roman"/>
                <w:szCs w:val="22"/>
              </w:rPr>
              <w:t>szych</w:t>
            </w:r>
            <w:r>
              <w:rPr>
                <w:rFonts w:ascii="Times New Roman" w:hAnsi="Times New Roman" w:cs="Times New Roman"/>
                <w:szCs w:val="22"/>
              </w:rPr>
              <w:t xml:space="preserve"> zmian</w:t>
            </w:r>
            <w:r w:rsidR="005606C6">
              <w:rPr>
                <w:rFonts w:ascii="Times New Roman" w:hAnsi="Times New Roman" w:cs="Times New Roman"/>
                <w:szCs w:val="22"/>
              </w:rPr>
              <w:t>,</w:t>
            </w:r>
            <w:r>
              <w:rPr>
                <w:rFonts w:ascii="Times New Roman" w:hAnsi="Times New Roman" w:cs="Times New Roman"/>
                <w:szCs w:val="22"/>
              </w:rPr>
              <w:t xml:space="preserve"> zmianie ulega </w:t>
            </w:r>
            <w:r w:rsidR="005606C6">
              <w:rPr>
                <w:rFonts w:ascii="Times New Roman" w:hAnsi="Times New Roman" w:cs="Times New Roman"/>
                <w:szCs w:val="22"/>
              </w:rPr>
              <w:t xml:space="preserve">także </w:t>
            </w:r>
            <w:r>
              <w:rPr>
                <w:rFonts w:ascii="Times New Roman" w:hAnsi="Times New Roman" w:cs="Times New Roman"/>
                <w:szCs w:val="22"/>
              </w:rPr>
              <w:t>Terminarz Przetargu w ten sposób, że:</w:t>
            </w:r>
          </w:p>
          <w:p w14:paraId="57F21291" w14:textId="77777777" w:rsidR="00CD1A5A" w:rsidRPr="00906602" w:rsidRDefault="00CD1A5A" w:rsidP="00CD1A5A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before="120" w:after="120"/>
              <w:ind w:left="321" w:hanging="321"/>
              <w:jc w:val="both"/>
              <w:textAlignment w:val="baseline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906602">
              <w:rPr>
                <w:rFonts w:ascii="Times New Roman" w:eastAsia="Calibri" w:hAnsi="Times New Roman" w:cs="Times New Roman"/>
                <w:szCs w:val="22"/>
                <w:lang w:eastAsia="en-US"/>
              </w:rPr>
              <w:t>termin ostateczny wpłaty wadium przypad</w:t>
            </w: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a</w:t>
            </w:r>
            <w:r w:rsidRPr="00906602">
              <w:rPr>
                <w:rFonts w:ascii="Times New Roman" w:eastAsia="Calibri" w:hAnsi="Times New Roman" w:cs="Times New Roman"/>
                <w:szCs w:val="22"/>
                <w:lang w:eastAsia="en-US"/>
              </w:rPr>
              <w:t xml:space="preserve"> na dzień 4.02.2026 r.;</w:t>
            </w:r>
          </w:p>
          <w:p w14:paraId="7CBF37C3" w14:textId="77777777" w:rsidR="00CD1A5A" w:rsidRDefault="00CD1A5A" w:rsidP="00CD1A5A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before="120" w:after="120"/>
              <w:ind w:left="321" w:hanging="321"/>
              <w:jc w:val="both"/>
              <w:textAlignment w:val="baseline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906602">
              <w:rPr>
                <w:rFonts w:ascii="Times New Roman" w:eastAsia="Calibri" w:hAnsi="Times New Roman" w:cs="Times New Roman"/>
                <w:szCs w:val="22"/>
                <w:lang w:eastAsia="en-US"/>
              </w:rPr>
              <w:t>termin ostateczny składania ofert przypad</w:t>
            </w: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a</w:t>
            </w:r>
            <w:r w:rsidRPr="00906602">
              <w:rPr>
                <w:rFonts w:ascii="Times New Roman" w:eastAsia="Calibri" w:hAnsi="Times New Roman" w:cs="Times New Roman"/>
                <w:szCs w:val="22"/>
                <w:lang w:eastAsia="en-US"/>
              </w:rPr>
              <w:t xml:space="preserve"> na dzień 5.02.2026 r. godz. 12:00;</w:t>
            </w:r>
          </w:p>
          <w:p w14:paraId="3A5DD5EF" w14:textId="77777777" w:rsidR="008B41AD" w:rsidRDefault="00CD1A5A" w:rsidP="00CD1A5A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before="120" w:after="120"/>
              <w:ind w:left="321" w:hanging="321"/>
              <w:jc w:val="both"/>
              <w:textAlignment w:val="baseline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CD1A5A">
              <w:rPr>
                <w:rFonts w:ascii="Times New Roman" w:eastAsia="Calibri" w:hAnsi="Times New Roman" w:cs="Times New Roman"/>
                <w:szCs w:val="22"/>
                <w:lang w:eastAsia="en-US"/>
              </w:rPr>
              <w:t>otwarcie ofert przypada na dzień 5.02.2026 r. godz. 12.15.</w:t>
            </w:r>
          </w:p>
          <w:p w14:paraId="32992EEC" w14:textId="5910D4E1" w:rsidR="00AA17FE" w:rsidRDefault="00AA17FE" w:rsidP="00AA17FE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AA17FE">
              <w:rPr>
                <w:rFonts w:ascii="Times New Roman" w:eastAsia="Calibri" w:hAnsi="Times New Roman" w:cs="Times New Roman"/>
                <w:szCs w:val="22"/>
                <w:lang w:eastAsia="en-US"/>
              </w:rPr>
              <w:t xml:space="preserve">Zaktualizowaną w </w:t>
            </w: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powyższym</w:t>
            </w:r>
            <w:r w:rsidRPr="00AA17FE">
              <w:rPr>
                <w:rFonts w:ascii="Times New Roman" w:eastAsia="Calibri" w:hAnsi="Times New Roman" w:cs="Times New Roman"/>
                <w:szCs w:val="22"/>
                <w:lang w:eastAsia="en-US"/>
              </w:rPr>
              <w:t xml:space="preserve"> zakresie Dokumentację, zawartą w Załączniku nr 1 do niniejszej odpowiedzi, publikuje się na </w:t>
            </w:r>
            <w:r w:rsidR="00893C3F">
              <w:rPr>
                <w:rFonts w:ascii="Times New Roman" w:eastAsia="Calibri" w:hAnsi="Times New Roman" w:cs="Times New Roman"/>
                <w:szCs w:val="22"/>
                <w:lang w:eastAsia="en-US"/>
              </w:rPr>
              <w:t>S</w:t>
            </w:r>
            <w:r w:rsidRPr="00AA17FE">
              <w:rPr>
                <w:rFonts w:ascii="Times New Roman" w:eastAsia="Calibri" w:hAnsi="Times New Roman" w:cs="Times New Roman"/>
                <w:szCs w:val="22"/>
                <w:lang w:eastAsia="en-US"/>
              </w:rPr>
              <w:t xml:space="preserve">tronie internetowej ZMPG S.A. </w:t>
            </w:r>
          </w:p>
          <w:p w14:paraId="12F2DAF9" w14:textId="02C5B9EB" w:rsidR="00AA17FE" w:rsidRPr="00CD1A5A" w:rsidRDefault="00AA17FE" w:rsidP="00AA17FE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  <w:r w:rsidRPr="00AA17FE">
              <w:rPr>
                <w:rFonts w:ascii="Times New Roman" w:eastAsia="Calibri" w:hAnsi="Times New Roman" w:cs="Times New Roman"/>
                <w:szCs w:val="22"/>
                <w:lang w:eastAsia="en-US"/>
              </w:rPr>
              <w:t xml:space="preserve">Zmodyfikowana Dokumentacja jest wiążąca dla wszystkich uczestników </w:t>
            </w:r>
            <w:r>
              <w:rPr>
                <w:rFonts w:ascii="Times New Roman" w:eastAsia="Calibri" w:hAnsi="Times New Roman" w:cs="Times New Roman"/>
                <w:szCs w:val="22"/>
                <w:lang w:eastAsia="en-US"/>
              </w:rPr>
              <w:t>Przetargu</w:t>
            </w:r>
            <w:r w:rsidRPr="00AA17FE">
              <w:rPr>
                <w:rFonts w:ascii="Times New Roman" w:eastAsia="Calibri" w:hAnsi="Times New Roman" w:cs="Times New Roman"/>
                <w:szCs w:val="22"/>
                <w:lang w:eastAsia="en-US"/>
              </w:rPr>
              <w:t>.</w:t>
            </w:r>
          </w:p>
        </w:tc>
      </w:tr>
    </w:tbl>
    <w:bookmarkEnd w:id="0"/>
    <w:p w14:paraId="30CE3293" w14:textId="77777777" w:rsidR="0002266D" w:rsidRPr="0002266D" w:rsidRDefault="0002266D" w:rsidP="003C5D02">
      <w:pPr>
        <w:tabs>
          <w:tab w:val="left" w:pos="980"/>
        </w:tabs>
        <w:spacing w:before="120" w:after="120"/>
        <w:jc w:val="right"/>
        <w:rPr>
          <w:rFonts w:ascii="Times New Roman" w:hAnsi="Times New Roman" w:cs="Times New Roman"/>
          <w:szCs w:val="22"/>
        </w:rPr>
      </w:pPr>
      <w:r w:rsidRPr="0002266D">
        <w:rPr>
          <w:rFonts w:ascii="Times New Roman" w:hAnsi="Times New Roman" w:cs="Times New Roman"/>
          <w:szCs w:val="22"/>
        </w:rPr>
        <w:t>Z poważaniem</w:t>
      </w:r>
    </w:p>
    <w:p w14:paraId="7A680FB3" w14:textId="09C5C733" w:rsidR="0002266D" w:rsidRPr="0002266D" w:rsidRDefault="005233F2" w:rsidP="003C5D02">
      <w:pPr>
        <w:spacing w:before="120" w:after="120"/>
        <w:jc w:val="right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Komisja</w:t>
      </w:r>
    </w:p>
    <w:sectPr w:rsidR="0002266D" w:rsidRPr="0002266D" w:rsidSect="00A34764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418" w:right="851" w:bottom="1559" w:left="851" w:header="567" w:footer="907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5AC98B" w14:textId="77777777" w:rsidR="00DD408C" w:rsidRDefault="00DD408C">
      <w:r>
        <w:separator/>
      </w:r>
    </w:p>
  </w:endnote>
  <w:endnote w:type="continuationSeparator" w:id="0">
    <w:p w14:paraId="4644A50A" w14:textId="77777777" w:rsidR="00DD408C" w:rsidRDefault="00DD40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51F84" w14:textId="17F11F17" w:rsidR="00E702EA" w:rsidRPr="00C10943" w:rsidRDefault="00145C04" w:rsidP="00C10943">
    <w:pPr>
      <w:pStyle w:val="Stopka"/>
    </w:pPr>
    <w:r>
      <w:rPr>
        <w:noProof/>
      </w:rPr>
      <mc:AlternateContent>
        <mc:Choice Requires="wps">
          <w:drawing>
            <wp:anchor distT="45720" distB="45720" distL="114300" distR="114300" simplePos="0" relativeHeight="251676672" behindDoc="0" locked="0" layoutInCell="1" allowOverlap="1" wp14:anchorId="18426EFA" wp14:editId="2CF796DF">
              <wp:simplePos x="0" y="0"/>
              <wp:positionH relativeFrom="column">
                <wp:posOffset>4522470</wp:posOffset>
              </wp:positionH>
              <wp:positionV relativeFrom="paragraph">
                <wp:posOffset>-2056130</wp:posOffset>
              </wp:positionV>
              <wp:extent cx="1951200" cy="2624400"/>
              <wp:effectExtent l="0" t="0" r="11430" b="5080"/>
              <wp:wrapNone/>
              <wp:docPr id="200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51200" cy="26244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9BCA831" w14:textId="77777777" w:rsidR="00145C04" w:rsidRPr="001A63F9" w:rsidRDefault="00145C04" w:rsidP="00145C04">
                          <w:pPr>
                            <w:spacing w:line="269" w:lineRule="auto"/>
                            <w:jc w:val="right"/>
                            <w:rPr>
                              <w:rFonts w:ascii="Liberation Sans" w:hAnsi="Liberation Sans" w:cs="Liberation Sans"/>
                              <w:szCs w:val="18"/>
                              <w:lang w:val="en-GB"/>
                            </w:rPr>
                          </w:pPr>
                          <w:r>
                            <w:rPr>
                              <w:rFonts w:ascii="Liberation Sans" w:hAnsi="Liberation Sans" w:cs="Liberation Sans"/>
                              <w:noProof/>
                              <w:spacing w:val="6"/>
                              <w:w w:val="94"/>
                              <w:kern w:val="22"/>
                              <w:sz w:val="18"/>
                              <w:szCs w:val="18"/>
                            </w:rPr>
                            <w:drawing>
                              <wp:inline distT="0" distB="0" distL="0" distR="0" wp14:anchorId="658D4C85" wp14:editId="78BD79A8">
                                <wp:extent cx="1843200" cy="2512800"/>
                                <wp:effectExtent l="0" t="0" r="5080" b="1905"/>
                                <wp:docPr id="2025712587" name="Obraz 2025712587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43200" cy="2512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426EFA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356.1pt;margin-top:-161.9pt;width:153.65pt;height:206.65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" filled="f" stroked="f">
              <v:textbox inset="0,0,0,0">
                <w:txbxContent>
                  <w:p w14:paraId="49BCA831" w14:textId="77777777" w:rsidR="00145C04" w:rsidRPr="001A63F9" w:rsidRDefault="00145C04" w:rsidP="00145C04">
                    <w:pPr>
                      <w:spacing w:line="269" w:lineRule="auto"/>
                      <w:jc w:val="right"/>
                      <w:rPr>
                        <w:rFonts w:ascii="Liberation Sans" w:hAnsi="Liberation Sans" w:cs="Liberation Sans"/>
                        <w:szCs w:val="18"/>
                        <w:lang w:val="en-GB"/>
                      </w:rPr>
                    </w:pPr>
                    <w:r>
                      <w:rPr>
                        <w:rFonts w:ascii="Liberation Sans" w:hAnsi="Liberation Sans" w:cs="Liberation Sans"/>
                        <w:noProof/>
                        <w:spacing w:val="6"/>
                        <w:w w:val="94"/>
                        <w:kern w:val="22"/>
                        <w:sz w:val="18"/>
                        <w:szCs w:val="18"/>
                      </w:rPr>
                      <w:drawing>
                        <wp:inline distT="0" distB="0" distL="0" distR="0" wp14:anchorId="658D4C85" wp14:editId="78BD79A8">
                          <wp:extent cx="1843200" cy="2512800"/>
                          <wp:effectExtent l="0" t="0" r="5080" b="1905"/>
                          <wp:docPr id="2025712587" name="Obraz 2025712587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43200" cy="2512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79DAE" w14:textId="77777777" w:rsidR="00292794" w:rsidRDefault="00292794">
    <w:pPr>
      <w:pStyle w:val="Stopka"/>
    </w:pPr>
  </w:p>
  <w:p w14:paraId="745B3B0A" w14:textId="77777777" w:rsidR="00292794" w:rsidRDefault="00292794">
    <w:pPr>
      <w:pStyle w:val="Stopka"/>
    </w:pPr>
  </w:p>
  <w:p w14:paraId="203BBC53" w14:textId="77777777" w:rsidR="00292794" w:rsidRDefault="00292794">
    <w:pPr>
      <w:pStyle w:val="Stopka"/>
    </w:pPr>
  </w:p>
  <w:p w14:paraId="2F4112D4" w14:textId="2034AF74" w:rsidR="008C00B5" w:rsidRDefault="003F7E39">
    <w:pPr>
      <w:pStyle w:val="Stopka"/>
    </w:pPr>
    <w:r>
      <w:rPr>
        <w:noProof/>
      </w:rPr>
      <mc:AlternateContent>
        <mc:Choice Requires="wps">
          <w:drawing>
            <wp:anchor distT="45720" distB="45720" distL="114300" distR="114300" simplePos="0" relativeHeight="251677696" behindDoc="0" locked="0" layoutInCell="1" allowOverlap="1" wp14:anchorId="160F70A8" wp14:editId="2BBDCF0D">
              <wp:simplePos x="0" y="0"/>
              <wp:positionH relativeFrom="column">
                <wp:posOffset>635</wp:posOffset>
              </wp:positionH>
              <wp:positionV relativeFrom="paragraph">
                <wp:posOffset>-341630</wp:posOffset>
              </wp:positionV>
              <wp:extent cx="5699760" cy="1115060"/>
              <wp:effectExtent l="0" t="0" r="0" b="8890"/>
              <wp:wrapNone/>
              <wp:docPr id="3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99760" cy="111506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D3AEFB8" w14:textId="1A58B1CE" w:rsidR="00065137" w:rsidRPr="001A63F9" w:rsidRDefault="00065137" w:rsidP="00065137">
                          <w:pPr>
                            <w:spacing w:line="269" w:lineRule="auto"/>
                            <w:jc w:val="both"/>
                            <w:rPr>
                              <w:rFonts w:ascii="Liberation Sans" w:hAnsi="Liberation Sans" w:cs="Liberation Sans"/>
                              <w:szCs w:val="18"/>
                              <w:lang w:val="en-GB"/>
                            </w:rPr>
                          </w:pPr>
                          <w:r>
                            <w:rPr>
                              <w:rFonts w:ascii="Liberation Sans" w:hAnsi="Liberation Sans" w:cs="Liberation Sans"/>
                              <w:noProof/>
                              <w:spacing w:val="6"/>
                              <w:w w:val="94"/>
                              <w:kern w:val="22"/>
                              <w:sz w:val="18"/>
                              <w:szCs w:val="18"/>
                            </w:rPr>
                            <w:drawing>
                              <wp:inline distT="0" distB="0" distL="0" distR="0" wp14:anchorId="4D72B0B3" wp14:editId="500A457A">
                                <wp:extent cx="5582657" cy="835200"/>
                                <wp:effectExtent l="0" t="0" r="0" b="3175"/>
                                <wp:docPr id="2068507180" name="Obraz 206850718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97" name="Obraz 197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582657" cy="8352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60F70A8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.05pt;margin-top:-26.9pt;width:448.8pt;height:87.8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" filled="f" stroked="f">
              <v:textbox inset="0,0,0,0">
                <w:txbxContent>
                  <w:p w14:paraId="1D3AEFB8" w14:textId="1A58B1CE" w:rsidR="00065137" w:rsidRPr="001A63F9" w:rsidRDefault="00065137" w:rsidP="00065137">
                    <w:pPr>
                      <w:spacing w:line="269" w:lineRule="auto"/>
                      <w:jc w:val="both"/>
                      <w:rPr>
                        <w:rFonts w:ascii="Liberation Sans" w:hAnsi="Liberation Sans" w:cs="Liberation Sans"/>
                        <w:szCs w:val="18"/>
                        <w:lang w:val="en-GB"/>
                      </w:rPr>
                    </w:pPr>
                    <w:r>
                      <w:rPr>
                        <w:rFonts w:ascii="Liberation Sans" w:hAnsi="Liberation Sans" w:cs="Liberation Sans"/>
                        <w:noProof/>
                        <w:spacing w:val="6"/>
                        <w:w w:val="94"/>
                        <w:kern w:val="22"/>
                        <w:sz w:val="18"/>
                        <w:szCs w:val="18"/>
                      </w:rPr>
                      <w:drawing>
                        <wp:inline distT="0" distB="0" distL="0" distR="0" wp14:anchorId="4D72B0B3" wp14:editId="500A457A">
                          <wp:extent cx="5582657" cy="835200"/>
                          <wp:effectExtent l="0" t="0" r="0" b="3175"/>
                          <wp:docPr id="2068507180" name="Obraz 206850718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97" name="Obraz 197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582657" cy="835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065137">
      <w:rPr>
        <w:noProof/>
      </w:rPr>
      <mc:AlternateContent>
        <mc:Choice Requires="wps">
          <w:drawing>
            <wp:anchor distT="45720" distB="45720" distL="114300" distR="114300" simplePos="0" relativeHeight="251674624" behindDoc="0" locked="0" layoutInCell="1" allowOverlap="1" wp14:anchorId="7B26D311" wp14:editId="11AC9583">
              <wp:simplePos x="0" y="0"/>
              <wp:positionH relativeFrom="column">
                <wp:posOffset>4520565</wp:posOffset>
              </wp:positionH>
              <wp:positionV relativeFrom="paragraph">
                <wp:posOffset>-2056188</wp:posOffset>
              </wp:positionV>
              <wp:extent cx="1953087" cy="2625437"/>
              <wp:effectExtent l="0" t="0" r="9525" b="3810"/>
              <wp:wrapNone/>
              <wp:docPr id="35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53087" cy="2625437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5D4FA9D" w14:textId="49119B65" w:rsidR="00065137" w:rsidRPr="001A63F9" w:rsidRDefault="00065137" w:rsidP="00065137">
                          <w:pPr>
                            <w:spacing w:line="269" w:lineRule="auto"/>
                            <w:jc w:val="right"/>
                            <w:rPr>
                              <w:rFonts w:ascii="Liberation Sans" w:hAnsi="Liberation Sans" w:cs="Liberation Sans"/>
                              <w:szCs w:val="18"/>
                              <w:lang w:val="en-GB"/>
                            </w:rPr>
                          </w:pPr>
                          <w:r>
                            <w:rPr>
                              <w:rFonts w:ascii="Liberation Sans" w:hAnsi="Liberation Sans" w:cs="Liberation Sans"/>
                              <w:noProof/>
                              <w:spacing w:val="6"/>
                              <w:w w:val="94"/>
                              <w:kern w:val="22"/>
                              <w:sz w:val="18"/>
                              <w:szCs w:val="18"/>
                            </w:rPr>
                            <w:drawing>
                              <wp:inline distT="0" distB="0" distL="0" distR="0" wp14:anchorId="5C403339" wp14:editId="4FA7735F">
                                <wp:extent cx="1843200" cy="2512800"/>
                                <wp:effectExtent l="0" t="0" r="5080" b="1905"/>
                                <wp:docPr id="207150403" name="Obraz 20715040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43200" cy="2512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B26D311" id="_x0000_s1031" type="#_x0000_t202" style="position:absolute;margin-left:355.95pt;margin-top:-161.9pt;width:153.8pt;height:206.75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" filled="f" stroked="f">
              <v:textbox inset="0,0,0,0">
                <w:txbxContent>
                  <w:p w14:paraId="75D4FA9D" w14:textId="49119B65" w:rsidR="00065137" w:rsidRPr="001A63F9" w:rsidRDefault="00065137" w:rsidP="00065137">
                    <w:pPr>
                      <w:spacing w:line="269" w:lineRule="auto"/>
                      <w:jc w:val="right"/>
                      <w:rPr>
                        <w:rFonts w:ascii="Liberation Sans" w:hAnsi="Liberation Sans" w:cs="Liberation Sans"/>
                        <w:szCs w:val="18"/>
                        <w:lang w:val="en-GB"/>
                      </w:rPr>
                    </w:pPr>
                    <w:r>
                      <w:rPr>
                        <w:rFonts w:ascii="Liberation Sans" w:hAnsi="Liberation Sans" w:cs="Liberation Sans"/>
                        <w:noProof/>
                        <w:spacing w:val="6"/>
                        <w:w w:val="94"/>
                        <w:kern w:val="22"/>
                        <w:sz w:val="18"/>
                        <w:szCs w:val="18"/>
                      </w:rPr>
                      <w:drawing>
                        <wp:inline distT="0" distB="0" distL="0" distR="0" wp14:anchorId="5C403339" wp14:editId="4FA7735F">
                          <wp:extent cx="1843200" cy="2512800"/>
                          <wp:effectExtent l="0" t="0" r="5080" b="1905"/>
                          <wp:docPr id="207150403" name="Obraz 20715040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43200" cy="2512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14:paraId="6E7C2269" w14:textId="16F82D56" w:rsidR="00E82317" w:rsidRPr="008C00B5" w:rsidRDefault="00E82317" w:rsidP="008C00B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1963D5" w14:textId="77777777" w:rsidR="00DD408C" w:rsidRDefault="00DD408C">
      <w:r>
        <w:separator/>
      </w:r>
    </w:p>
  </w:footnote>
  <w:footnote w:type="continuationSeparator" w:id="0">
    <w:p w14:paraId="475B3E8A" w14:textId="77777777" w:rsidR="00DD408C" w:rsidRDefault="00DD40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2F16E" w14:textId="114F12C9" w:rsidR="00E82317" w:rsidRDefault="00E82317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796AB1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494CC8C" w14:textId="77777777" w:rsidR="00E82317" w:rsidRDefault="00E8231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E2ACE" w14:textId="1A210C33" w:rsidR="00E82317" w:rsidRPr="00145C04" w:rsidRDefault="00E82317">
    <w:pPr>
      <w:pStyle w:val="Nagwek"/>
      <w:framePr w:wrap="around" w:vAnchor="text" w:hAnchor="margin" w:xAlign="center" w:y="1"/>
      <w:rPr>
        <w:rStyle w:val="Numerstrony"/>
      </w:rPr>
    </w:pPr>
    <w:r w:rsidRPr="00145C04">
      <w:rPr>
        <w:rStyle w:val="Numerstrony"/>
      </w:rPr>
      <w:t xml:space="preserve"> </w:t>
    </w:r>
    <w:r w:rsidRPr="00145C04">
      <w:rPr>
        <w:rStyle w:val="Numerstrony"/>
        <w:sz w:val="18"/>
        <w:szCs w:val="18"/>
      </w:rPr>
      <w:fldChar w:fldCharType="begin"/>
    </w:r>
    <w:r w:rsidRPr="00145C04">
      <w:rPr>
        <w:rStyle w:val="Numerstrony"/>
        <w:sz w:val="18"/>
        <w:szCs w:val="18"/>
      </w:rPr>
      <w:instrText xml:space="preserve">PAGE  </w:instrText>
    </w:r>
    <w:r w:rsidRPr="00145C04">
      <w:rPr>
        <w:rStyle w:val="Numerstrony"/>
        <w:sz w:val="18"/>
        <w:szCs w:val="18"/>
      </w:rPr>
      <w:fldChar w:fldCharType="separate"/>
    </w:r>
    <w:r w:rsidR="0069407C" w:rsidRPr="00145C04">
      <w:rPr>
        <w:rStyle w:val="Numerstrony"/>
        <w:noProof/>
        <w:sz w:val="18"/>
        <w:szCs w:val="18"/>
      </w:rPr>
      <w:t>5</w:t>
    </w:r>
    <w:r w:rsidRPr="00145C04">
      <w:rPr>
        <w:rStyle w:val="Numerstrony"/>
        <w:sz w:val="18"/>
        <w:szCs w:val="18"/>
      </w:rPr>
      <w:fldChar w:fldCharType="end"/>
    </w:r>
  </w:p>
  <w:p w14:paraId="676D017E" w14:textId="77777777" w:rsidR="00E82317" w:rsidRDefault="00E8231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56133" w14:textId="17C14B82" w:rsidR="00E82317" w:rsidRDefault="001B0C65" w:rsidP="00834BDB">
    <w:pPr>
      <w:pStyle w:val="Nagwek"/>
      <w:tabs>
        <w:tab w:val="clear" w:pos="4536"/>
        <w:tab w:val="clear" w:pos="9072"/>
      </w:tabs>
      <w:ind w:hanging="284"/>
      <w:rPr>
        <w:rFonts w:ascii="Arial" w:hAnsi="Arial" w:cs="Arial"/>
        <w:sz w:val="20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14EB05A3" wp14:editId="7CF70CFD">
              <wp:simplePos x="0" y="0"/>
              <wp:positionH relativeFrom="column">
                <wp:posOffset>1814359</wp:posOffset>
              </wp:positionH>
              <wp:positionV relativeFrom="paragraph">
                <wp:posOffset>100965</wp:posOffset>
              </wp:positionV>
              <wp:extent cx="2444115" cy="730250"/>
              <wp:effectExtent l="0" t="0" r="0" b="11430"/>
              <wp:wrapNone/>
              <wp:docPr id="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44115" cy="7302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96D5D0C" w14:textId="73537F73" w:rsidR="001A63F9" w:rsidRPr="001A63F9" w:rsidRDefault="001A63F9" w:rsidP="001A63F9">
                          <w:pPr>
                            <w:spacing w:line="269" w:lineRule="auto"/>
                            <w:jc w:val="both"/>
                            <w:rPr>
                              <w:rFonts w:ascii="Liberation Sans" w:hAnsi="Liberation Sans" w:cs="Liberation Sans"/>
                              <w:szCs w:val="18"/>
                              <w:lang w:val="en-GB"/>
                            </w:rPr>
                          </w:pPr>
                          <w:r>
                            <w:rPr>
                              <w:rFonts w:ascii="Arial" w:hAnsi="Arial" w:cs="Arial"/>
                              <w:noProof/>
                              <w:sz w:val="20"/>
                            </w:rPr>
                            <w:drawing>
                              <wp:inline distT="0" distB="0" distL="0" distR="0" wp14:anchorId="5084CFF2" wp14:editId="122A5C25">
                                <wp:extent cx="2333625" cy="819150"/>
                                <wp:effectExtent l="0" t="0" r="9525" b="0"/>
                                <wp:docPr id="1477004047" name="Obraz 1477004047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333625" cy="8191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4EB05A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142.85pt;margin-top:7.95pt;width:192.45pt;height:57.5pt;z-index:25166438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" filled="f" stroked="f">
              <v:textbox style="mso-fit-shape-to-text:t" inset="0,0,0,0">
                <w:txbxContent>
                  <w:p w14:paraId="796D5D0C" w14:textId="73537F73" w:rsidR="001A63F9" w:rsidRPr="001A63F9" w:rsidRDefault="001A63F9" w:rsidP="001A63F9">
                    <w:pPr>
                      <w:spacing w:line="269" w:lineRule="auto"/>
                      <w:jc w:val="both"/>
                      <w:rPr>
                        <w:rFonts w:ascii="Liberation Sans" w:hAnsi="Liberation Sans" w:cs="Liberation Sans"/>
                        <w:szCs w:val="18"/>
                        <w:lang w:val="en-GB"/>
                      </w:rPr>
                    </w:pPr>
                    <w:r>
                      <w:rPr>
                        <w:rFonts w:ascii="Arial" w:hAnsi="Arial" w:cs="Arial"/>
                        <w:noProof/>
                        <w:sz w:val="20"/>
                      </w:rPr>
                      <w:drawing>
                        <wp:inline distT="0" distB="0" distL="0" distR="0" wp14:anchorId="5084CFF2" wp14:editId="122A5C25">
                          <wp:extent cx="2333625" cy="819150"/>
                          <wp:effectExtent l="0" t="0" r="9525" b="0"/>
                          <wp:docPr id="1477004047" name="Obraz 1477004047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33625" cy="8191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490F7A">
      <w:rPr>
        <w:noProof/>
      </w:rPr>
      <mc:AlternateContent>
        <mc:Choice Requires="wps">
          <w:drawing>
            <wp:anchor distT="45720" distB="45720" distL="114300" distR="114300" simplePos="0" relativeHeight="251656191" behindDoc="0" locked="0" layoutInCell="1" allowOverlap="1" wp14:anchorId="08E6C35D" wp14:editId="4EADDC23">
              <wp:simplePos x="0" y="0"/>
              <wp:positionH relativeFrom="column">
                <wp:posOffset>4332803</wp:posOffset>
              </wp:positionH>
              <wp:positionV relativeFrom="paragraph">
                <wp:posOffset>323850</wp:posOffset>
              </wp:positionV>
              <wp:extent cx="2178000" cy="705600"/>
              <wp:effectExtent l="0" t="0" r="13335" b="0"/>
              <wp:wrapNone/>
              <wp:docPr id="24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8000" cy="7056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B2EA4F5" w14:textId="29E09E2B" w:rsidR="00490F7A" w:rsidRPr="001A63F9" w:rsidRDefault="00490F7A" w:rsidP="00490F7A">
                          <w:pPr>
                            <w:spacing w:line="269" w:lineRule="auto"/>
                            <w:jc w:val="both"/>
                            <w:rPr>
                              <w:rFonts w:ascii="Liberation Sans" w:hAnsi="Liberation Sans" w:cs="Liberation Sans"/>
                              <w:szCs w:val="18"/>
                              <w:lang w:val="en-GB"/>
                            </w:rPr>
                          </w:pPr>
                          <w:r>
                            <w:rPr>
                              <w:rFonts w:ascii="Liberation Sans" w:hAnsi="Liberation Sans" w:cs="Liberation Sans"/>
                              <w:noProof/>
                              <w:spacing w:val="6"/>
                              <w:w w:val="94"/>
                              <w:kern w:val="22"/>
                              <w:sz w:val="18"/>
                              <w:szCs w:val="18"/>
                            </w:rPr>
                            <w:drawing>
                              <wp:inline distT="0" distB="0" distL="0" distR="0" wp14:anchorId="30341FF3" wp14:editId="617F101D">
                                <wp:extent cx="2156904" cy="647699"/>
                                <wp:effectExtent l="0" t="0" r="0" b="635"/>
                                <wp:docPr id="1922545892" name="Obraz 192254589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94" name="Obraz 19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6904" cy="647699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8E6C35D" id="_x0000_s1028" type="#_x0000_t202" style="position:absolute;margin-left:341.15pt;margin-top:25.5pt;width:171.5pt;height:55.55pt;z-index:251656191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" filled="f" stroked="f">
              <v:textbox inset="0,0,0,0">
                <w:txbxContent>
                  <w:p w14:paraId="7B2EA4F5" w14:textId="29E09E2B" w:rsidR="00490F7A" w:rsidRPr="001A63F9" w:rsidRDefault="00490F7A" w:rsidP="00490F7A">
                    <w:pPr>
                      <w:spacing w:line="269" w:lineRule="auto"/>
                      <w:jc w:val="both"/>
                      <w:rPr>
                        <w:rFonts w:ascii="Liberation Sans" w:hAnsi="Liberation Sans" w:cs="Liberation Sans"/>
                        <w:szCs w:val="18"/>
                        <w:lang w:val="en-GB"/>
                      </w:rPr>
                    </w:pPr>
                    <w:r>
                      <w:rPr>
                        <w:rFonts w:ascii="Liberation Sans" w:hAnsi="Liberation Sans" w:cs="Liberation Sans"/>
                        <w:noProof/>
                        <w:spacing w:val="6"/>
                        <w:w w:val="94"/>
                        <w:kern w:val="22"/>
                        <w:sz w:val="18"/>
                        <w:szCs w:val="18"/>
                      </w:rPr>
                      <w:drawing>
                        <wp:inline distT="0" distB="0" distL="0" distR="0" wp14:anchorId="30341FF3" wp14:editId="617F101D">
                          <wp:extent cx="2156904" cy="647699"/>
                          <wp:effectExtent l="0" t="0" r="0" b="635"/>
                          <wp:docPr id="1922545892" name="Obraz 192254589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94" name="Obraz 19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6904" cy="64769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667613">
      <w:rPr>
        <w:noProof/>
      </w:rPr>
      <mc:AlternateContent>
        <mc:Choice Requires="wps">
          <w:drawing>
            <wp:anchor distT="45720" distB="45720" distL="114300" distR="114300" simplePos="0" relativeHeight="251670528" behindDoc="0" locked="0" layoutInCell="1" allowOverlap="1" wp14:anchorId="20CFA4A4" wp14:editId="6D7A8693">
              <wp:simplePos x="0" y="0"/>
              <wp:positionH relativeFrom="column">
                <wp:posOffset>0</wp:posOffset>
              </wp:positionH>
              <wp:positionV relativeFrom="paragraph">
                <wp:posOffset>219710</wp:posOffset>
              </wp:positionV>
              <wp:extent cx="1656000" cy="752400"/>
              <wp:effectExtent l="0" t="0" r="3175" b="9525"/>
              <wp:wrapNone/>
              <wp:docPr id="1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56000" cy="7524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51E5449" w14:textId="657BB1B3" w:rsidR="00667613" w:rsidRPr="001A63F9" w:rsidRDefault="00667613" w:rsidP="00667613">
                          <w:pPr>
                            <w:spacing w:line="269" w:lineRule="auto"/>
                            <w:jc w:val="both"/>
                            <w:rPr>
                              <w:rFonts w:ascii="Liberation Sans" w:hAnsi="Liberation Sans" w:cs="Liberation Sans"/>
                              <w:szCs w:val="18"/>
                              <w:lang w:val="en-GB"/>
                            </w:rPr>
                          </w:pPr>
                          <w:r>
                            <w:rPr>
                              <w:rFonts w:ascii="Liberation Sans" w:hAnsi="Liberation Sans" w:cs="Liberation Sans"/>
                              <w:noProof/>
                              <w:szCs w:val="18"/>
                              <w:lang w:val="en-GB"/>
                            </w:rPr>
                            <w:drawing>
                              <wp:inline distT="0" distB="0" distL="0" distR="0" wp14:anchorId="67307362" wp14:editId="433307D8">
                                <wp:extent cx="1645263" cy="723045"/>
                                <wp:effectExtent l="0" t="0" r="0" b="1270"/>
                                <wp:docPr id="1692182490" name="Obraz 169218249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3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64251" cy="73139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0CFA4A4" id="_x0000_s1029" type="#_x0000_t202" style="position:absolute;margin-left:0;margin-top:17.3pt;width:130.4pt;height:59.25pt;z-index:251670528;visibility:visible;mso-wrap-style:non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" filled="f" stroked="f">
              <v:textbox style="mso-fit-shape-to-text:t" inset="0,0,0,0">
                <w:txbxContent>
                  <w:p w14:paraId="751E5449" w14:textId="657BB1B3" w:rsidR="00667613" w:rsidRPr="001A63F9" w:rsidRDefault="00667613" w:rsidP="00667613">
                    <w:pPr>
                      <w:spacing w:line="269" w:lineRule="auto"/>
                      <w:jc w:val="both"/>
                      <w:rPr>
                        <w:rFonts w:ascii="Liberation Sans" w:hAnsi="Liberation Sans" w:cs="Liberation Sans"/>
                        <w:szCs w:val="18"/>
                        <w:lang w:val="en-GB"/>
                      </w:rPr>
                    </w:pPr>
                    <w:r>
                      <w:rPr>
                        <w:rFonts w:ascii="Liberation Sans" w:hAnsi="Liberation Sans" w:cs="Liberation Sans"/>
                        <w:noProof/>
                        <w:szCs w:val="18"/>
                        <w:lang w:val="en-GB"/>
                      </w:rPr>
                      <w:drawing>
                        <wp:inline distT="0" distB="0" distL="0" distR="0" wp14:anchorId="67307362" wp14:editId="433307D8">
                          <wp:extent cx="1645263" cy="723045"/>
                          <wp:effectExtent l="0" t="0" r="0" b="1270"/>
                          <wp:docPr id="1692182490" name="Obraz 169218249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664251" cy="73139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14:paraId="2F684141" w14:textId="3DF14B67" w:rsidR="00076D39" w:rsidRDefault="00076D39" w:rsidP="00834BDB">
    <w:pPr>
      <w:pStyle w:val="Nagwek"/>
      <w:tabs>
        <w:tab w:val="clear" w:pos="4536"/>
        <w:tab w:val="clear" w:pos="9072"/>
      </w:tabs>
      <w:ind w:hanging="284"/>
      <w:rPr>
        <w:rFonts w:ascii="Arial" w:hAnsi="Arial" w:cs="Arial"/>
        <w:sz w:val="20"/>
      </w:rPr>
    </w:pPr>
  </w:p>
  <w:p w14:paraId="7D0812A3" w14:textId="1627F750" w:rsidR="00076D39" w:rsidRDefault="00076D39" w:rsidP="00834BDB">
    <w:pPr>
      <w:pStyle w:val="Nagwek"/>
      <w:tabs>
        <w:tab w:val="clear" w:pos="4536"/>
        <w:tab w:val="clear" w:pos="9072"/>
      </w:tabs>
      <w:ind w:hanging="284"/>
      <w:rPr>
        <w:rFonts w:ascii="Arial" w:hAnsi="Arial" w:cs="Arial"/>
        <w:sz w:val="20"/>
      </w:rPr>
    </w:pPr>
  </w:p>
  <w:p w14:paraId="12BD6A0E" w14:textId="094D9D7D" w:rsidR="00076D39" w:rsidRDefault="00076D39" w:rsidP="00834BDB">
    <w:pPr>
      <w:pStyle w:val="Nagwek"/>
      <w:tabs>
        <w:tab w:val="clear" w:pos="4536"/>
        <w:tab w:val="clear" w:pos="9072"/>
      </w:tabs>
      <w:ind w:hanging="284"/>
      <w:rPr>
        <w:rFonts w:ascii="Arial" w:hAnsi="Arial" w:cs="Arial"/>
        <w:sz w:val="20"/>
      </w:rPr>
    </w:pPr>
  </w:p>
  <w:p w14:paraId="4696928B" w14:textId="11ECB2EC" w:rsidR="00076D39" w:rsidRDefault="00076D39" w:rsidP="00834BDB">
    <w:pPr>
      <w:pStyle w:val="Nagwek"/>
      <w:tabs>
        <w:tab w:val="clear" w:pos="4536"/>
        <w:tab w:val="clear" w:pos="9072"/>
      </w:tabs>
      <w:ind w:hanging="284"/>
      <w:rPr>
        <w:rFonts w:ascii="Arial" w:hAnsi="Arial" w:cs="Arial"/>
        <w:sz w:val="20"/>
      </w:rPr>
    </w:pPr>
  </w:p>
  <w:p w14:paraId="7B042336" w14:textId="48ECE301" w:rsidR="00076D39" w:rsidRDefault="00076D39" w:rsidP="00834BDB">
    <w:pPr>
      <w:pStyle w:val="Nagwek"/>
      <w:tabs>
        <w:tab w:val="clear" w:pos="4536"/>
        <w:tab w:val="clear" w:pos="9072"/>
      </w:tabs>
      <w:ind w:hanging="284"/>
      <w:rPr>
        <w:rFonts w:ascii="Arial" w:hAnsi="Arial" w:cs="Arial"/>
        <w:sz w:val="20"/>
      </w:rPr>
    </w:pPr>
  </w:p>
  <w:p w14:paraId="14C2DB10" w14:textId="77777777" w:rsidR="00292794" w:rsidRDefault="00292794" w:rsidP="00834BDB">
    <w:pPr>
      <w:pStyle w:val="Nagwek"/>
      <w:tabs>
        <w:tab w:val="clear" w:pos="4536"/>
        <w:tab w:val="clear" w:pos="9072"/>
      </w:tabs>
      <w:ind w:hanging="284"/>
      <w:rPr>
        <w:rFonts w:ascii="Arial" w:hAnsi="Arial" w:cs="Arial"/>
        <w:sz w:val="20"/>
      </w:rPr>
    </w:pPr>
  </w:p>
  <w:p w14:paraId="1A4C12D7" w14:textId="77777777" w:rsidR="00292794" w:rsidRDefault="00292794" w:rsidP="00834BDB">
    <w:pPr>
      <w:pStyle w:val="Nagwek"/>
      <w:tabs>
        <w:tab w:val="clear" w:pos="4536"/>
        <w:tab w:val="clear" w:pos="9072"/>
      </w:tabs>
      <w:ind w:hanging="284"/>
      <w:rPr>
        <w:rFonts w:ascii="Arial" w:hAnsi="Arial" w:cs="Arial"/>
        <w:sz w:val="20"/>
      </w:rPr>
    </w:pPr>
  </w:p>
  <w:p w14:paraId="5A5D3D49" w14:textId="77777777" w:rsidR="00292794" w:rsidRPr="003356DF" w:rsidRDefault="00292794" w:rsidP="00834BDB">
    <w:pPr>
      <w:pStyle w:val="Nagwek"/>
      <w:tabs>
        <w:tab w:val="clear" w:pos="4536"/>
        <w:tab w:val="clear" w:pos="9072"/>
      </w:tabs>
      <w:ind w:hanging="284"/>
      <w:rPr>
        <w:rFonts w:ascii="Arial" w:hAnsi="Arial" w:cs="Arial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69CB75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D60B6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738B2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08A6C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3DA62A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5B09F3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E5850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33470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1ECD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7645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4476266"/>
    <w:multiLevelType w:val="multilevel"/>
    <w:tmpl w:val="E6CCDD84"/>
    <w:lvl w:ilvl="0">
      <w:start w:val="1"/>
      <w:numFmt w:val="lowerLetter"/>
      <w:lvlText w:val="%1)"/>
      <w:lvlJc w:val="left"/>
      <w:pPr>
        <w:tabs>
          <w:tab w:val="num" w:pos="360"/>
        </w:tabs>
        <w:ind w:left="425" w:hanging="425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785" w:hanging="360"/>
      </w:pPr>
    </w:lvl>
    <w:lvl w:ilvl="2">
      <w:start w:val="1"/>
      <w:numFmt w:val="lowerLetter"/>
      <w:lvlText w:val="%3)"/>
      <w:lvlJc w:val="left"/>
      <w:pPr>
        <w:ind w:left="1276" w:hanging="425"/>
      </w:pPr>
      <w:rPr>
        <w:rFonts w:hint="default"/>
        <w:i w:val="0"/>
        <w:iCs w:val="0"/>
      </w:rPr>
    </w:lvl>
    <w:lvl w:ilvl="3">
      <w:start w:val="1"/>
      <w:numFmt w:val="none"/>
      <w:lvlText w:val="-"/>
      <w:lvlJc w:val="left"/>
      <w:pPr>
        <w:ind w:left="1701" w:hanging="425"/>
      </w:pPr>
      <w:rPr>
        <w:rFonts w:cs="Times New Roman" w:hint="default"/>
      </w:rPr>
    </w:lvl>
    <w:lvl w:ilvl="4">
      <w:start w:val="1"/>
      <w:numFmt w:val="none"/>
      <w:lvlText w:val=""/>
      <w:lvlJc w:val="left"/>
      <w:pPr>
        <w:ind w:left="-32767" w:firstLine="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-32767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-32767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-32767" w:firstLine="0"/>
      </w:pPr>
      <w:rPr>
        <w:rFonts w:cs="Times New Roman" w:hint="default"/>
      </w:rPr>
    </w:lvl>
    <w:lvl w:ilvl="8">
      <w:start w:val="1"/>
      <w:numFmt w:val="none"/>
      <w:lvlText w:val=""/>
      <w:lvlJc w:val="right"/>
      <w:pPr>
        <w:ind w:left="-32767" w:firstLine="0"/>
      </w:pPr>
      <w:rPr>
        <w:rFonts w:cs="Times New Roman" w:hint="default"/>
      </w:rPr>
    </w:lvl>
  </w:abstractNum>
  <w:abstractNum w:abstractNumId="11" w15:restartNumberingAfterBreak="0">
    <w:nsid w:val="2FEF133D"/>
    <w:multiLevelType w:val="hybridMultilevel"/>
    <w:tmpl w:val="532644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BF14E0"/>
    <w:multiLevelType w:val="hybridMultilevel"/>
    <w:tmpl w:val="FD0672CA"/>
    <w:lvl w:ilvl="0" w:tplc="4BEAE87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DC8807D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F89891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06073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2DA5F3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7E2510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88AC4F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358808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5100DF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3" w15:restartNumberingAfterBreak="0">
    <w:nsid w:val="54440B77"/>
    <w:multiLevelType w:val="hybridMultilevel"/>
    <w:tmpl w:val="069276E2"/>
    <w:lvl w:ilvl="0" w:tplc="2F543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16C4A2E">
      <w:start w:val="7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426C851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150E45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7856DCD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CDEBA4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7EC5E1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642488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CF47B7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4" w15:restartNumberingAfterBreak="0">
    <w:nsid w:val="5E3908F3"/>
    <w:multiLevelType w:val="multilevel"/>
    <w:tmpl w:val="77CEB1AC"/>
    <w:lvl w:ilvl="0">
      <w:start w:val="1"/>
      <w:numFmt w:val="decimal"/>
      <w:lvlText w:val="%1)"/>
      <w:lvlJc w:val="left"/>
      <w:pPr>
        <w:tabs>
          <w:tab w:val="num" w:pos="360"/>
        </w:tabs>
        <w:ind w:left="425" w:hanging="425"/>
      </w:pPr>
      <w:rPr>
        <w:rFonts w:hint="default"/>
        <w:b w:val="0"/>
      </w:rPr>
    </w:lvl>
    <w:lvl w:ilvl="1">
      <w:start w:val="1"/>
      <w:numFmt w:val="bullet"/>
      <w:lvlText w:val=""/>
      <w:lvlJc w:val="left"/>
      <w:pPr>
        <w:ind w:left="785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ind w:left="1276" w:hanging="425"/>
      </w:pPr>
      <w:rPr>
        <w:rFonts w:hint="default"/>
        <w:i w:val="0"/>
        <w:iCs w:val="0"/>
      </w:rPr>
    </w:lvl>
    <w:lvl w:ilvl="3">
      <w:start w:val="1"/>
      <w:numFmt w:val="none"/>
      <w:lvlText w:val="-"/>
      <w:lvlJc w:val="left"/>
      <w:pPr>
        <w:ind w:left="1701" w:hanging="425"/>
      </w:pPr>
      <w:rPr>
        <w:rFonts w:cs="Times New Roman" w:hint="default"/>
      </w:rPr>
    </w:lvl>
    <w:lvl w:ilvl="4">
      <w:start w:val="1"/>
      <w:numFmt w:val="none"/>
      <w:lvlText w:val=""/>
      <w:lvlJc w:val="left"/>
      <w:pPr>
        <w:ind w:left="-32767" w:firstLine="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-32767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-32767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-32767" w:firstLine="0"/>
      </w:pPr>
      <w:rPr>
        <w:rFonts w:cs="Times New Roman" w:hint="default"/>
      </w:rPr>
    </w:lvl>
    <w:lvl w:ilvl="8">
      <w:start w:val="1"/>
      <w:numFmt w:val="none"/>
      <w:lvlText w:val=""/>
      <w:lvlJc w:val="right"/>
      <w:pPr>
        <w:ind w:left="-32767" w:firstLine="0"/>
      </w:pPr>
      <w:rPr>
        <w:rFonts w:cs="Times New Roman" w:hint="default"/>
      </w:rPr>
    </w:lvl>
  </w:abstractNum>
  <w:abstractNum w:abstractNumId="15" w15:restartNumberingAfterBreak="0">
    <w:nsid w:val="5F6860AD"/>
    <w:multiLevelType w:val="hybridMultilevel"/>
    <w:tmpl w:val="1A966F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077C4C"/>
    <w:multiLevelType w:val="hybridMultilevel"/>
    <w:tmpl w:val="B6CE77CA"/>
    <w:lvl w:ilvl="0" w:tplc="FB1E6A08">
      <w:start w:val="1"/>
      <w:numFmt w:val="decimal"/>
      <w:lvlText w:val="%1)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234891"/>
    <w:multiLevelType w:val="hybridMultilevel"/>
    <w:tmpl w:val="35AE9B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DB1D8C"/>
    <w:multiLevelType w:val="hybridMultilevel"/>
    <w:tmpl w:val="535E9F3C"/>
    <w:lvl w:ilvl="0" w:tplc="3670E6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90EAC3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B16C3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FC6B38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B6063D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2B2CA3E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FDA5E3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220BA0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4D4428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 w16cid:durableId="582225608">
    <w:abstractNumId w:val="8"/>
  </w:num>
  <w:num w:numId="2" w16cid:durableId="820274850">
    <w:abstractNumId w:val="3"/>
  </w:num>
  <w:num w:numId="3" w16cid:durableId="1845633767">
    <w:abstractNumId w:val="2"/>
  </w:num>
  <w:num w:numId="4" w16cid:durableId="354575438">
    <w:abstractNumId w:val="1"/>
  </w:num>
  <w:num w:numId="5" w16cid:durableId="940795362">
    <w:abstractNumId w:val="0"/>
  </w:num>
  <w:num w:numId="6" w16cid:durableId="825170781">
    <w:abstractNumId w:val="9"/>
  </w:num>
  <w:num w:numId="7" w16cid:durableId="783882571">
    <w:abstractNumId w:val="7"/>
  </w:num>
  <w:num w:numId="8" w16cid:durableId="163713945">
    <w:abstractNumId w:val="6"/>
  </w:num>
  <w:num w:numId="9" w16cid:durableId="507335617">
    <w:abstractNumId w:val="5"/>
  </w:num>
  <w:num w:numId="10" w16cid:durableId="477646488">
    <w:abstractNumId w:val="4"/>
  </w:num>
  <w:num w:numId="11" w16cid:durableId="530845463">
    <w:abstractNumId w:val="12"/>
  </w:num>
  <w:num w:numId="12" w16cid:durableId="178980073">
    <w:abstractNumId w:val="13"/>
  </w:num>
  <w:num w:numId="13" w16cid:durableId="1340350154">
    <w:abstractNumId w:val="18"/>
  </w:num>
  <w:num w:numId="14" w16cid:durableId="767702110">
    <w:abstractNumId w:val="15"/>
  </w:num>
  <w:num w:numId="15" w16cid:durableId="1117797005">
    <w:abstractNumId w:val="17"/>
  </w:num>
  <w:num w:numId="16" w16cid:durableId="1577936116">
    <w:abstractNumId w:val="11"/>
  </w:num>
  <w:num w:numId="17" w16cid:durableId="113760338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53562109">
    <w:abstractNumId w:val="14"/>
  </w:num>
  <w:num w:numId="19" w16cid:durableId="58025578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944"/>
    <w:rsid w:val="0002266D"/>
    <w:rsid w:val="0003186D"/>
    <w:rsid w:val="00043016"/>
    <w:rsid w:val="00057E61"/>
    <w:rsid w:val="00065137"/>
    <w:rsid w:val="00065557"/>
    <w:rsid w:val="000655AD"/>
    <w:rsid w:val="00076D39"/>
    <w:rsid w:val="000908E9"/>
    <w:rsid w:val="00091193"/>
    <w:rsid w:val="000919A1"/>
    <w:rsid w:val="00096D3F"/>
    <w:rsid w:val="000B3519"/>
    <w:rsid w:val="000B3C36"/>
    <w:rsid w:val="000D7CB2"/>
    <w:rsid w:val="000E1AD9"/>
    <w:rsid w:val="000E474F"/>
    <w:rsid w:val="000E50E3"/>
    <w:rsid w:val="000F026D"/>
    <w:rsid w:val="000F247C"/>
    <w:rsid w:val="001030F3"/>
    <w:rsid w:val="00121654"/>
    <w:rsid w:val="00121F75"/>
    <w:rsid w:val="00133682"/>
    <w:rsid w:val="001357AB"/>
    <w:rsid w:val="00145C04"/>
    <w:rsid w:val="00151068"/>
    <w:rsid w:val="00153CC2"/>
    <w:rsid w:val="00191F04"/>
    <w:rsid w:val="001A63F9"/>
    <w:rsid w:val="001B0014"/>
    <w:rsid w:val="001B0C65"/>
    <w:rsid w:val="001B209A"/>
    <w:rsid w:val="001B7772"/>
    <w:rsid w:val="001C7971"/>
    <w:rsid w:val="001D6925"/>
    <w:rsid w:val="001E06F7"/>
    <w:rsid w:val="001F70D7"/>
    <w:rsid w:val="00200E50"/>
    <w:rsid w:val="00202756"/>
    <w:rsid w:val="00214222"/>
    <w:rsid w:val="002145BB"/>
    <w:rsid w:val="0024762E"/>
    <w:rsid w:val="00252355"/>
    <w:rsid w:val="00253951"/>
    <w:rsid w:val="002613BB"/>
    <w:rsid w:val="0027403A"/>
    <w:rsid w:val="002864F5"/>
    <w:rsid w:val="00287891"/>
    <w:rsid w:val="00292794"/>
    <w:rsid w:val="00297EE1"/>
    <w:rsid w:val="002C11EC"/>
    <w:rsid w:val="002C3601"/>
    <w:rsid w:val="002C609C"/>
    <w:rsid w:val="002D1770"/>
    <w:rsid w:val="00306477"/>
    <w:rsid w:val="00306E09"/>
    <w:rsid w:val="00312868"/>
    <w:rsid w:val="00315172"/>
    <w:rsid w:val="00316E64"/>
    <w:rsid w:val="00323F4D"/>
    <w:rsid w:val="00333DA3"/>
    <w:rsid w:val="003356DF"/>
    <w:rsid w:val="00341BF2"/>
    <w:rsid w:val="00345E3A"/>
    <w:rsid w:val="00351D88"/>
    <w:rsid w:val="00352B94"/>
    <w:rsid w:val="00377E34"/>
    <w:rsid w:val="00381424"/>
    <w:rsid w:val="0038328E"/>
    <w:rsid w:val="003949F3"/>
    <w:rsid w:val="003A2C6F"/>
    <w:rsid w:val="003A6961"/>
    <w:rsid w:val="003A7944"/>
    <w:rsid w:val="003B2038"/>
    <w:rsid w:val="003B4655"/>
    <w:rsid w:val="003C1D46"/>
    <w:rsid w:val="003C545B"/>
    <w:rsid w:val="003C5D02"/>
    <w:rsid w:val="003E1DE8"/>
    <w:rsid w:val="003E5267"/>
    <w:rsid w:val="003F3283"/>
    <w:rsid w:val="003F7E39"/>
    <w:rsid w:val="004106C8"/>
    <w:rsid w:val="004208A9"/>
    <w:rsid w:val="00426A10"/>
    <w:rsid w:val="00430705"/>
    <w:rsid w:val="0043134D"/>
    <w:rsid w:val="00447C14"/>
    <w:rsid w:val="0045015D"/>
    <w:rsid w:val="00454262"/>
    <w:rsid w:val="004601BF"/>
    <w:rsid w:val="0046020C"/>
    <w:rsid w:val="004732CF"/>
    <w:rsid w:val="00483817"/>
    <w:rsid w:val="00490F7A"/>
    <w:rsid w:val="004A33FF"/>
    <w:rsid w:val="004B5A5F"/>
    <w:rsid w:val="004E09F6"/>
    <w:rsid w:val="004F0DAB"/>
    <w:rsid w:val="004F269A"/>
    <w:rsid w:val="004F471A"/>
    <w:rsid w:val="004F6EF9"/>
    <w:rsid w:val="00513DBD"/>
    <w:rsid w:val="00514381"/>
    <w:rsid w:val="005233F2"/>
    <w:rsid w:val="00545023"/>
    <w:rsid w:val="005514E9"/>
    <w:rsid w:val="00551860"/>
    <w:rsid w:val="0055205D"/>
    <w:rsid w:val="005579CB"/>
    <w:rsid w:val="005606C6"/>
    <w:rsid w:val="00573516"/>
    <w:rsid w:val="0057634F"/>
    <w:rsid w:val="005822D9"/>
    <w:rsid w:val="00593F00"/>
    <w:rsid w:val="005977AF"/>
    <w:rsid w:val="005A71DB"/>
    <w:rsid w:val="005E5C8B"/>
    <w:rsid w:val="005F5081"/>
    <w:rsid w:val="005F6F1F"/>
    <w:rsid w:val="005F7CBE"/>
    <w:rsid w:val="006005B8"/>
    <w:rsid w:val="00612C88"/>
    <w:rsid w:val="00622310"/>
    <w:rsid w:val="0064371A"/>
    <w:rsid w:val="00647F6B"/>
    <w:rsid w:val="00650BA7"/>
    <w:rsid w:val="00660C27"/>
    <w:rsid w:val="00665C17"/>
    <w:rsid w:val="006670B5"/>
    <w:rsid w:val="00667613"/>
    <w:rsid w:val="00673648"/>
    <w:rsid w:val="00680F43"/>
    <w:rsid w:val="006922B4"/>
    <w:rsid w:val="0069407C"/>
    <w:rsid w:val="006A3107"/>
    <w:rsid w:val="006F23F9"/>
    <w:rsid w:val="006F2726"/>
    <w:rsid w:val="006F427B"/>
    <w:rsid w:val="00705539"/>
    <w:rsid w:val="00706590"/>
    <w:rsid w:val="00716698"/>
    <w:rsid w:val="00720C7E"/>
    <w:rsid w:val="007405DD"/>
    <w:rsid w:val="00740EFF"/>
    <w:rsid w:val="007427B7"/>
    <w:rsid w:val="0074291C"/>
    <w:rsid w:val="00742E5E"/>
    <w:rsid w:val="00765D1E"/>
    <w:rsid w:val="007676EB"/>
    <w:rsid w:val="0077666E"/>
    <w:rsid w:val="007849ED"/>
    <w:rsid w:val="0078521E"/>
    <w:rsid w:val="00796AB1"/>
    <w:rsid w:val="007A2F72"/>
    <w:rsid w:val="007D0568"/>
    <w:rsid w:val="007D5DDB"/>
    <w:rsid w:val="007F15D9"/>
    <w:rsid w:val="007F2D78"/>
    <w:rsid w:val="007F4F5A"/>
    <w:rsid w:val="00803156"/>
    <w:rsid w:val="00804603"/>
    <w:rsid w:val="00815BCA"/>
    <w:rsid w:val="0082195A"/>
    <w:rsid w:val="008244EA"/>
    <w:rsid w:val="00826D78"/>
    <w:rsid w:val="00834BDB"/>
    <w:rsid w:val="008372F9"/>
    <w:rsid w:val="00843878"/>
    <w:rsid w:val="00843BE4"/>
    <w:rsid w:val="00846AC3"/>
    <w:rsid w:val="0085344E"/>
    <w:rsid w:val="00853B89"/>
    <w:rsid w:val="0089079F"/>
    <w:rsid w:val="00893C3F"/>
    <w:rsid w:val="008B41AD"/>
    <w:rsid w:val="008B4924"/>
    <w:rsid w:val="008C00B5"/>
    <w:rsid w:val="008C0D9E"/>
    <w:rsid w:val="008C2F4F"/>
    <w:rsid w:val="008C483B"/>
    <w:rsid w:val="008C5C4D"/>
    <w:rsid w:val="008F3491"/>
    <w:rsid w:val="008F3A27"/>
    <w:rsid w:val="008F7E13"/>
    <w:rsid w:val="00906602"/>
    <w:rsid w:val="009073A7"/>
    <w:rsid w:val="00914FFB"/>
    <w:rsid w:val="009211EB"/>
    <w:rsid w:val="009228F9"/>
    <w:rsid w:val="00936922"/>
    <w:rsid w:val="00945379"/>
    <w:rsid w:val="00951D8B"/>
    <w:rsid w:val="00951D99"/>
    <w:rsid w:val="00973301"/>
    <w:rsid w:val="00987865"/>
    <w:rsid w:val="0099194C"/>
    <w:rsid w:val="00992A67"/>
    <w:rsid w:val="009A4AAB"/>
    <w:rsid w:val="009A7D4E"/>
    <w:rsid w:val="009B4EDE"/>
    <w:rsid w:val="009C774E"/>
    <w:rsid w:val="009D1806"/>
    <w:rsid w:val="009D6F8C"/>
    <w:rsid w:val="009E0301"/>
    <w:rsid w:val="009F27CC"/>
    <w:rsid w:val="009F38DE"/>
    <w:rsid w:val="009F6B16"/>
    <w:rsid w:val="00A02212"/>
    <w:rsid w:val="00A10E01"/>
    <w:rsid w:val="00A11B54"/>
    <w:rsid w:val="00A11D90"/>
    <w:rsid w:val="00A12C53"/>
    <w:rsid w:val="00A20073"/>
    <w:rsid w:val="00A25481"/>
    <w:rsid w:val="00A26B98"/>
    <w:rsid w:val="00A2745D"/>
    <w:rsid w:val="00A3369F"/>
    <w:rsid w:val="00A34764"/>
    <w:rsid w:val="00A40BEF"/>
    <w:rsid w:val="00A44402"/>
    <w:rsid w:val="00A51C6C"/>
    <w:rsid w:val="00A52BB4"/>
    <w:rsid w:val="00A556CB"/>
    <w:rsid w:val="00A60D51"/>
    <w:rsid w:val="00A61AEB"/>
    <w:rsid w:val="00A66824"/>
    <w:rsid w:val="00A739EB"/>
    <w:rsid w:val="00A73AF9"/>
    <w:rsid w:val="00A96F52"/>
    <w:rsid w:val="00A97ADE"/>
    <w:rsid w:val="00AA17FE"/>
    <w:rsid w:val="00AA32FF"/>
    <w:rsid w:val="00AB0AAB"/>
    <w:rsid w:val="00AB5B8A"/>
    <w:rsid w:val="00AB6D83"/>
    <w:rsid w:val="00AC2A34"/>
    <w:rsid w:val="00AD2006"/>
    <w:rsid w:val="00AD2842"/>
    <w:rsid w:val="00AE2230"/>
    <w:rsid w:val="00AE5682"/>
    <w:rsid w:val="00AE7F0F"/>
    <w:rsid w:val="00AF0636"/>
    <w:rsid w:val="00AF1DA4"/>
    <w:rsid w:val="00B047E7"/>
    <w:rsid w:val="00B23AAD"/>
    <w:rsid w:val="00B23B18"/>
    <w:rsid w:val="00B63EA4"/>
    <w:rsid w:val="00B70397"/>
    <w:rsid w:val="00B70F01"/>
    <w:rsid w:val="00B768F3"/>
    <w:rsid w:val="00B77DCD"/>
    <w:rsid w:val="00B96AD3"/>
    <w:rsid w:val="00BB10BB"/>
    <w:rsid w:val="00BD0B2D"/>
    <w:rsid w:val="00BD2033"/>
    <w:rsid w:val="00BD52AA"/>
    <w:rsid w:val="00BE2F13"/>
    <w:rsid w:val="00BE68A0"/>
    <w:rsid w:val="00BF3D99"/>
    <w:rsid w:val="00C10943"/>
    <w:rsid w:val="00C205B8"/>
    <w:rsid w:val="00C21236"/>
    <w:rsid w:val="00C34B06"/>
    <w:rsid w:val="00C35342"/>
    <w:rsid w:val="00C51563"/>
    <w:rsid w:val="00C772D4"/>
    <w:rsid w:val="00C77537"/>
    <w:rsid w:val="00C80C72"/>
    <w:rsid w:val="00C80E87"/>
    <w:rsid w:val="00CA6626"/>
    <w:rsid w:val="00CC096D"/>
    <w:rsid w:val="00CD1A5A"/>
    <w:rsid w:val="00CD417B"/>
    <w:rsid w:val="00CD53C2"/>
    <w:rsid w:val="00CE035D"/>
    <w:rsid w:val="00CE3981"/>
    <w:rsid w:val="00CE6EAB"/>
    <w:rsid w:val="00CF2708"/>
    <w:rsid w:val="00D00A61"/>
    <w:rsid w:val="00D03271"/>
    <w:rsid w:val="00D066FB"/>
    <w:rsid w:val="00D07D01"/>
    <w:rsid w:val="00D10047"/>
    <w:rsid w:val="00D16E31"/>
    <w:rsid w:val="00D175FB"/>
    <w:rsid w:val="00D204C5"/>
    <w:rsid w:val="00D21677"/>
    <w:rsid w:val="00D231B0"/>
    <w:rsid w:val="00D513BD"/>
    <w:rsid w:val="00D61823"/>
    <w:rsid w:val="00D7209B"/>
    <w:rsid w:val="00D74633"/>
    <w:rsid w:val="00D75ED5"/>
    <w:rsid w:val="00D80C7B"/>
    <w:rsid w:val="00D81163"/>
    <w:rsid w:val="00D82F3B"/>
    <w:rsid w:val="00D920C3"/>
    <w:rsid w:val="00D93E6C"/>
    <w:rsid w:val="00D94128"/>
    <w:rsid w:val="00DB47D8"/>
    <w:rsid w:val="00DB73E2"/>
    <w:rsid w:val="00DD1B2E"/>
    <w:rsid w:val="00DD408C"/>
    <w:rsid w:val="00DD65CE"/>
    <w:rsid w:val="00DE1B71"/>
    <w:rsid w:val="00DF1A3A"/>
    <w:rsid w:val="00DF742A"/>
    <w:rsid w:val="00E04C85"/>
    <w:rsid w:val="00E1214D"/>
    <w:rsid w:val="00E42169"/>
    <w:rsid w:val="00E44A83"/>
    <w:rsid w:val="00E50169"/>
    <w:rsid w:val="00E51D3A"/>
    <w:rsid w:val="00E702EA"/>
    <w:rsid w:val="00E73AF1"/>
    <w:rsid w:val="00E75073"/>
    <w:rsid w:val="00E755E5"/>
    <w:rsid w:val="00E77019"/>
    <w:rsid w:val="00E81E70"/>
    <w:rsid w:val="00E82317"/>
    <w:rsid w:val="00E9223D"/>
    <w:rsid w:val="00E927C5"/>
    <w:rsid w:val="00E9287D"/>
    <w:rsid w:val="00E977EE"/>
    <w:rsid w:val="00EB1EE2"/>
    <w:rsid w:val="00EC2BCC"/>
    <w:rsid w:val="00ED0934"/>
    <w:rsid w:val="00ED2D58"/>
    <w:rsid w:val="00ED5BAE"/>
    <w:rsid w:val="00ED68C4"/>
    <w:rsid w:val="00EE39B3"/>
    <w:rsid w:val="00EE6123"/>
    <w:rsid w:val="00EE694B"/>
    <w:rsid w:val="00EF53E1"/>
    <w:rsid w:val="00F11B24"/>
    <w:rsid w:val="00F122EA"/>
    <w:rsid w:val="00F26299"/>
    <w:rsid w:val="00F3046A"/>
    <w:rsid w:val="00F37490"/>
    <w:rsid w:val="00F419B0"/>
    <w:rsid w:val="00F556CA"/>
    <w:rsid w:val="00F579DD"/>
    <w:rsid w:val="00F80FFA"/>
    <w:rsid w:val="00F827AD"/>
    <w:rsid w:val="00F91924"/>
    <w:rsid w:val="00F96468"/>
    <w:rsid w:val="00FA0386"/>
    <w:rsid w:val="00FB47AB"/>
    <w:rsid w:val="00FB7075"/>
    <w:rsid w:val="00FC18D8"/>
    <w:rsid w:val="00FC5B31"/>
    <w:rsid w:val="00FC5C70"/>
    <w:rsid w:val="00FE3636"/>
    <w:rsid w:val="00FE4F2D"/>
    <w:rsid w:val="00FF04A3"/>
    <w:rsid w:val="00FF3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B4AF0C"/>
  <w15:docId w15:val="{0DC3FAC6-6FD3-4DF3-AFCC-B6F4DF170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Times New Roman" w:hAnsi="Aptos" w:cstheme="minorHAnsi"/>
        <w:sz w:val="22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9F6B1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styleId="Hipercze">
    <w:name w:val="Hyperlink"/>
    <w:rPr>
      <w:color w:val="0000FF"/>
      <w:u w:val="single"/>
    </w:rPr>
  </w:style>
  <w:style w:type="paragraph" w:styleId="Tekstdymka">
    <w:name w:val="Balloon Text"/>
    <w:basedOn w:val="Normalny"/>
    <w:semiHidden/>
    <w:rsid w:val="003A6961"/>
    <w:rPr>
      <w:rFonts w:ascii="Tahoma" w:hAnsi="Tahoma" w:cs="Tahoma"/>
      <w:sz w:val="16"/>
      <w:szCs w:val="16"/>
    </w:rPr>
  </w:style>
  <w:style w:type="character" w:customStyle="1" w:styleId="m">
    <w:name w:val="m"/>
    <w:basedOn w:val="Domylnaczcionkaakapitu"/>
    <w:rsid w:val="00DF742A"/>
  </w:style>
  <w:style w:type="character" w:customStyle="1" w:styleId="NagwekZnak">
    <w:name w:val="Nagłówek Znak"/>
    <w:link w:val="Nagwek"/>
    <w:uiPriority w:val="99"/>
    <w:rsid w:val="008C00B5"/>
    <w:rPr>
      <w:sz w:val="24"/>
    </w:rPr>
  </w:style>
  <w:style w:type="character" w:customStyle="1" w:styleId="StopkaZnak">
    <w:name w:val="Stopka Znak"/>
    <w:link w:val="Stopka"/>
    <w:uiPriority w:val="99"/>
    <w:rsid w:val="008C00B5"/>
    <w:rPr>
      <w:sz w:val="24"/>
    </w:rPr>
  </w:style>
  <w:style w:type="paragraph" w:styleId="NormalnyWeb">
    <w:name w:val="Normal (Web)"/>
    <w:basedOn w:val="Normalny"/>
    <w:uiPriority w:val="99"/>
    <w:semiHidden/>
    <w:unhideWhenUsed/>
    <w:rsid w:val="00A10E01"/>
    <w:pPr>
      <w:spacing w:before="100" w:beforeAutospacing="1" w:after="100" w:afterAutospacing="1"/>
    </w:pPr>
    <w:rPr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F38DE"/>
    <w:pPr>
      <w:spacing w:after="160"/>
    </w:pPr>
    <w:rPr>
      <w:rFonts w:eastAsia="Calibri"/>
      <w:sz w:val="20"/>
      <w:lang w:eastAsia="en-US"/>
    </w:rPr>
  </w:style>
  <w:style w:type="character" w:customStyle="1" w:styleId="TekstkomentarzaZnak">
    <w:name w:val="Tekst komentarza Znak"/>
    <w:link w:val="Tekstkomentarza"/>
    <w:uiPriority w:val="99"/>
    <w:rsid w:val="009F38DE"/>
    <w:rPr>
      <w:rFonts w:ascii="Calibri" w:eastAsia="Calibri" w:hAnsi="Calibri"/>
      <w:lang w:eastAsia="en-US"/>
    </w:rPr>
  </w:style>
  <w:style w:type="paragraph" w:styleId="Akapitzlist">
    <w:name w:val="List Paragraph"/>
    <w:basedOn w:val="Normalny"/>
    <w:uiPriority w:val="34"/>
    <w:qFormat/>
    <w:rsid w:val="009F38DE"/>
    <w:pPr>
      <w:spacing w:after="160" w:line="256" w:lineRule="auto"/>
      <w:ind w:left="720"/>
      <w:contextualSpacing/>
    </w:pPr>
    <w:rPr>
      <w:rFonts w:eastAsia="Calibri"/>
      <w:szCs w:val="22"/>
      <w:lang w:eastAsia="en-US"/>
    </w:rPr>
  </w:style>
  <w:style w:type="character" w:customStyle="1" w:styleId="Nagwek1Znak">
    <w:name w:val="Nagłówek 1 Znak"/>
    <w:link w:val="Nagwek1"/>
    <w:rsid w:val="009F6B16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table" w:styleId="Tabela-Siatka">
    <w:name w:val="Table Grid"/>
    <w:basedOn w:val="Standardowy"/>
    <w:rsid w:val="00EB1E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292794"/>
  </w:style>
  <w:style w:type="character" w:styleId="Odwoaniedokomentarza">
    <w:name w:val="annotation reference"/>
    <w:basedOn w:val="Domylnaczcionkaakapitu"/>
    <w:semiHidden/>
    <w:unhideWhenUsed/>
    <w:rsid w:val="00E51D3A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E51D3A"/>
    <w:pPr>
      <w:spacing w:after="0"/>
    </w:pPr>
    <w:rPr>
      <w:rFonts w:eastAsia="Times New Roman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E51D3A"/>
    <w:rPr>
      <w:rFonts w:ascii="Calibri" w:eastAsia="Calibri" w:hAnsi="Calibri"/>
      <w:b/>
      <w:bCs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21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97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213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38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51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98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64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469101">
          <w:marLeft w:val="0"/>
          <w:marRight w:val="-24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62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36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818092">
          <w:marLeft w:val="432"/>
          <w:marRight w:val="432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9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52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76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0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004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79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73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589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555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26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30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211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37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67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09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62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23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7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93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052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84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49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72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33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59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52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87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262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275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526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2377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6295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4462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9061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6166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6751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9232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0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1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82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265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033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8119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5207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393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129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9640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7678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7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5.wmf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wmf"/><Relationship Id="rId2" Type="http://schemas.openxmlformats.org/officeDocument/2006/relationships/image" Target="media/image3.wmf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tarzyna.Maj\Desktop\!!!!!%20papier%20firmowy%202018\nowy%20papier%20ZMPG%20PL%202018-07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pis xmlns="4f73c591-f5b1-4cae-8e66-be37783ecb1f">Papier firmowy PL</Opis>
    <Aktualny xmlns="4f73c591-f5b1-4cae-8e66-be37783ecb1f">true</Aktualny>
    <Dokument_wprowadzajacy xmlns="4f73c591-f5b1-4cae-8e66-be37783ecb1f">-</Dokument_wprowadzajacy>
    <Priorytet xmlns="4f73c591-f5b1-4cae-8e66-be37783ecb1f">22</Priorytet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824AA1C0B43C469870250F78411A74" ma:contentTypeVersion="4" ma:contentTypeDescription="Utwórz nowy dokument." ma:contentTypeScope="" ma:versionID="b5949524c3109b901d44c2a7836cc621">
  <xsd:schema xmlns:xsd="http://www.w3.org/2001/XMLSchema" xmlns:xs="http://www.w3.org/2001/XMLSchema" xmlns:p="http://schemas.microsoft.com/office/2006/metadata/properties" xmlns:ns2="4f73c591-f5b1-4cae-8e66-be37783ecb1f" targetNamespace="http://schemas.microsoft.com/office/2006/metadata/properties" ma:root="true" ma:fieldsID="8ee670cbf35df22104043f494370e38b" ns2:_="">
    <xsd:import namespace="4f73c591-f5b1-4cae-8e66-be37783ecb1f"/>
    <xsd:element name="properties">
      <xsd:complexType>
        <xsd:sequence>
          <xsd:element name="documentManagement">
            <xsd:complexType>
              <xsd:all>
                <xsd:element ref="ns2:Opis"/>
                <xsd:element ref="ns2:Aktualny" minOccurs="0"/>
                <xsd:element ref="ns2:Priorytet"/>
                <xsd:element ref="ns2:Dokument_wprowadzajac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73c591-f5b1-4cae-8e66-be37783ecb1f" elementFormDefault="qualified">
    <xsd:import namespace="http://schemas.microsoft.com/office/2006/documentManagement/types"/>
    <xsd:import namespace="http://schemas.microsoft.com/office/infopath/2007/PartnerControls"/>
    <xsd:element name="Opis" ma:index="8" ma:displayName="Opis" ma:description="" ma:internalName="Opis">
      <xsd:simpleType>
        <xsd:restriction base="dms:Text">
          <xsd:maxLength value="255"/>
        </xsd:restriction>
      </xsd:simpleType>
    </xsd:element>
    <xsd:element name="Aktualny" ma:index="9" nillable="true" ma:displayName="Aktualny" ma:default="1" ma:description="" ma:internalName="Aktualny">
      <xsd:simpleType>
        <xsd:restriction base="dms:Boolean"/>
      </xsd:simpleType>
    </xsd:element>
    <xsd:element name="Priorytet" ma:index="10" ma:displayName="Priorytet" ma:decimals="0" ma:default="0" ma:description="" ma:internalName="Priorytet">
      <xsd:simpleType>
        <xsd:restriction base="dms:Number"/>
      </xsd:simpleType>
    </xsd:element>
    <xsd:element name="Dokument_wprowadzajacy" ma:index="11" nillable="true" ma:displayName="Dokument wprowadzający" ma:description="" ma:internalName="Dokument_wprowadzajacy">
      <xsd:simpleType>
        <xsd:restriction base="dms:Text">
          <xsd:maxLength value="10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Nazwa dokumentu wprowadzającego załączn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5329DE-0795-4E1C-8B24-2D4BF869A2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4658633-98AD-46CB-AE3F-D848C7309D7C}">
  <ds:schemaRefs>
    <ds:schemaRef ds:uri="http://schemas.microsoft.com/office/2006/metadata/properties"/>
    <ds:schemaRef ds:uri="http://schemas.microsoft.com/office/infopath/2007/PartnerControls"/>
    <ds:schemaRef ds:uri="4f73c591-f5b1-4cae-8e66-be37783ecb1f"/>
  </ds:schemaRefs>
</ds:datastoreItem>
</file>

<file path=customXml/itemProps3.xml><?xml version="1.0" encoding="utf-8"?>
<ds:datastoreItem xmlns:ds="http://schemas.openxmlformats.org/officeDocument/2006/customXml" ds:itemID="{CCA2B1AC-4A2C-42B0-8E55-ECE3BBC3099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F95CD0-EC0C-4852-8D58-947E5FBC64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73c591-f5b1-4cae-8e66-be37783ecb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nowy papier ZMPG PL 2018-07</Template>
  <TotalTime>303</TotalTime>
  <Pages>1</Pages>
  <Words>273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-</vt:lpstr>
    </vt:vector>
  </TitlesOfParts>
  <Company>ZMPG SA</Company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</dc:title>
  <dc:subject/>
  <dc:creator>Grzegorz.Mierkiewicz@portgdansk.pl</dc:creator>
  <cp:keywords/>
  <dc:description/>
  <cp:lastModifiedBy>Tomasz Polanowski</cp:lastModifiedBy>
  <cp:revision>16</cp:revision>
  <cp:lastPrinted>2025-08-05T08:51:00Z</cp:lastPrinted>
  <dcterms:created xsi:type="dcterms:W3CDTF">2025-12-08T08:18:00Z</dcterms:created>
  <dcterms:modified xsi:type="dcterms:W3CDTF">2026-01-12T11:24:00Z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0x01010022824AA1C0B43C469870250F78411A74</vt:lpwstr>
  </property>
</Properties>
</file>